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EBC" w:rsidRDefault="008B6EBC" w:rsidP="009D5E5E">
      <w:bookmarkStart w:id="0" w:name="_GoBack"/>
      <w:bookmarkEnd w:id="0"/>
    </w:p>
    <w:p w:rsidR="008B6EBC" w:rsidRDefault="008B6EBC" w:rsidP="009D5E5E"/>
    <w:p w:rsidR="008B6EBC" w:rsidRDefault="008B6EBC" w:rsidP="009D5E5E"/>
    <w:p w:rsidR="008B6EBC" w:rsidRDefault="008B6EBC" w:rsidP="009D5E5E"/>
    <w:p w:rsidR="009D5E5E" w:rsidRPr="003553A2" w:rsidRDefault="009D5E5E" w:rsidP="009D5E5E">
      <w:pPr>
        <w:rPr>
          <w:rStyle w:val="1d"/>
          <w:color w:val="auto"/>
        </w:rPr>
      </w:pPr>
      <w:r w:rsidRPr="003553A2">
        <w:fldChar w:fldCharType="begin"/>
      </w:r>
      <w:r w:rsidRPr="003553A2">
        <w:instrText xml:space="preserve"> SEQ varpg1 </w:instrText>
      </w:r>
      <w:r w:rsidR="00AA35C4" w:rsidRPr="003553A2">
        <w:instrText>\</w:instrText>
      </w:r>
      <w:r w:rsidR="00AA35C4" w:rsidRPr="003553A2">
        <w:rPr>
          <w:lang w:val="en-US"/>
        </w:rPr>
        <w:instrText>h</w:instrText>
      </w:r>
      <w:r w:rsidRPr="003553A2">
        <w:instrText xml:space="preserve"> \r</w:instrText>
      </w:r>
      <w:r w:rsidR="005254F9">
        <w:fldChar w:fldCharType="begin"/>
      </w:r>
      <w:r w:rsidR="005254F9">
        <w:instrText xml:space="preserve"> DOCVARIABLE  BeginNumPage  \* MERGEFORMAT </w:instrText>
      </w:r>
      <w:r w:rsidR="005254F9">
        <w:fldChar w:fldCharType="separate"/>
      </w:r>
      <w:r w:rsidR="008B6EBC">
        <w:instrText>1</w:instrText>
      </w:r>
      <w:r w:rsidR="005254F9">
        <w:fldChar w:fldCharType="end"/>
      </w:r>
      <w:r w:rsidRPr="003553A2">
        <w:instrText xml:space="preserve"> </w:instrText>
      </w:r>
      <w:r w:rsidRPr="003553A2">
        <w:fldChar w:fldCharType="end"/>
      </w:r>
    </w:p>
    <w:p w:rsidR="009E0B67" w:rsidRDefault="005254F9" w:rsidP="009E0B67">
      <w:pPr>
        <w:pStyle w:val="160"/>
      </w:pPr>
      <w:r>
        <w:fldChar w:fldCharType="begin"/>
      </w:r>
      <w:r>
        <w:instrText xml:space="preserve"> DOCVARIABLE  ObjName  \* MERGEFORMAT </w:instrText>
      </w:r>
      <w:r>
        <w:fldChar w:fldCharType="separate"/>
      </w:r>
      <w:r w:rsidR="008B6EBC">
        <w:t>Напорный трубопровод перекачки очищенных стоков с КОС ПИМ в систему нефтесборных трубопроводов Солкинского месторождения</w:t>
      </w:r>
      <w:r>
        <w:fldChar w:fldCharType="end"/>
      </w:r>
    </w:p>
    <w:p w:rsidR="009E0B67" w:rsidRPr="002617D2" w:rsidRDefault="009E0B67" w:rsidP="009E0B67"/>
    <w:p w:rsidR="009E0B67" w:rsidRPr="0082089F" w:rsidRDefault="009E0B67" w:rsidP="009E0B67"/>
    <w:p w:rsidR="009E0B67" w:rsidRPr="00AE2CA8" w:rsidRDefault="009E0B67" w:rsidP="009E0B67"/>
    <w:p w:rsidR="008B6EBC" w:rsidRDefault="008655BD" w:rsidP="009E0B67">
      <w:pPr>
        <w:pStyle w:val="160"/>
      </w:pPr>
      <w:r>
        <w:fldChar w:fldCharType="begin"/>
      </w:r>
      <w:r>
        <w:instrText xml:space="preserve"> DOCVARIABLE  ObjNameDoc  \* MERGEFORMAT </w:instrText>
      </w:r>
      <w:r>
        <w:fldChar w:fldCharType="separate"/>
      </w:r>
      <w:r w:rsidR="008B6EBC">
        <w:t xml:space="preserve"> </w:t>
      </w:r>
    </w:p>
    <w:p w:rsidR="009E0B67" w:rsidRPr="00C0304D" w:rsidRDefault="008B6EBC" w:rsidP="009E0B67">
      <w:pPr>
        <w:pStyle w:val="160"/>
      </w:pPr>
      <w:r>
        <w:t xml:space="preserve">проект межевания </w:t>
      </w:r>
      <w:r w:rsidR="00766DC0">
        <w:t>территории</w:t>
      </w:r>
      <w:r w:rsidR="008655BD">
        <w:fldChar w:fldCharType="end"/>
      </w:r>
    </w:p>
    <w:p w:rsidR="009A30D0" w:rsidRDefault="00766DC0" w:rsidP="009E0B67">
      <w:pPr>
        <w:pStyle w:val="160"/>
      </w:pPr>
      <w:r>
        <w:t>Часть 1 Основная часть</w:t>
      </w:r>
    </w:p>
    <w:p w:rsidR="009E0B67" w:rsidRDefault="005254F9" w:rsidP="009E0B67">
      <w:pPr>
        <w:pStyle w:val="160"/>
      </w:pPr>
      <w:r>
        <w:fldChar w:fldCharType="begin"/>
      </w:r>
      <w:r>
        <w:instrText xml:space="preserve"> DOCVARIABLE  ObjShifr  \* MERGEFORMAT</w:instrText>
      </w:r>
      <w:r>
        <w:fldChar w:fldCharType="separate"/>
      </w:r>
      <w:r w:rsidR="008B6EBC">
        <w:t xml:space="preserve"> </w:t>
      </w:r>
      <w:r>
        <w:fldChar w:fldCharType="end"/>
      </w:r>
      <w:r>
        <w:fldChar w:fldCharType="begin"/>
      </w:r>
      <w:r>
        <w:instrText xml:space="preserve"> DOCVARIABLE  ObjShifrPZ  \* MERGEFORMAT </w:instrText>
      </w:r>
      <w:r>
        <w:fldChar w:fldCharType="separate"/>
      </w:r>
      <w:r w:rsidR="008B6EBC">
        <w:t xml:space="preserve"> </w:t>
      </w:r>
      <w:r>
        <w:fldChar w:fldCharType="end"/>
      </w:r>
      <w:r>
        <w:fldChar w:fldCharType="begin"/>
      </w:r>
      <w:r>
        <w:instrText xml:space="preserve"> DOCVARIABLE  </w:instrText>
      </w:r>
      <w:r>
        <w:instrText xml:space="preserve">ObjShifrMarka  \* MERGEFORMAT </w:instrText>
      </w:r>
      <w:r>
        <w:fldChar w:fldCharType="separate"/>
      </w:r>
      <w:r w:rsidR="008B6EBC">
        <w:t xml:space="preserve"> </w:t>
      </w:r>
      <w:r>
        <w:fldChar w:fldCharType="end"/>
      </w:r>
    </w:p>
    <w:p w:rsidR="009E0B67" w:rsidRPr="0082089F" w:rsidRDefault="005254F9" w:rsidP="009E0B67">
      <w:pPr>
        <w:pStyle w:val="160"/>
      </w:pPr>
      <w:r>
        <w:fldChar w:fldCharType="begin"/>
      </w:r>
      <w:r>
        <w:instrText xml:space="preserve"> DOCVARIABLE  ObjTom  \* MERGEFORMAT </w:instrText>
      </w:r>
      <w:r>
        <w:fldChar w:fldCharType="separate"/>
      </w:r>
      <w:r w:rsidR="008B6EBC">
        <w:t xml:space="preserve"> </w:t>
      </w:r>
      <w:r>
        <w:fldChar w:fldCharType="end"/>
      </w:r>
      <w:r>
        <w:fldChar w:fldCharType="begin"/>
      </w:r>
      <w:r>
        <w:instrText xml:space="preserve"> DOCVARIABLE  ObjBook  \* MERGEFORMAT </w:instrText>
      </w:r>
      <w:r>
        <w:fldChar w:fldCharType="separate"/>
      </w:r>
      <w:r w:rsidR="008B6EBC">
        <w:t xml:space="preserve"> </w:t>
      </w:r>
      <w:r>
        <w:fldChar w:fldCharType="end"/>
      </w:r>
      <w:r>
        <w:fldChar w:fldCharType="begin"/>
      </w:r>
      <w:r>
        <w:instrText xml:space="preserve"> DOCVARIABLE  ObjPart  \* MERGEFORMAT </w:instrText>
      </w:r>
      <w:r>
        <w:fldChar w:fldCharType="separate"/>
      </w:r>
      <w:r w:rsidR="008B6EBC">
        <w:t xml:space="preserve"> </w:t>
      </w:r>
      <w:r>
        <w:fldChar w:fldCharType="end"/>
      </w:r>
    </w:p>
    <w:p w:rsidR="00AE12B5" w:rsidRPr="003553A2" w:rsidRDefault="00AD0826" w:rsidP="00A470FE">
      <w:r>
        <w:rPr>
          <w:noProof/>
        </w:rPr>
        <w:drawing>
          <wp:anchor distT="0" distB="0" distL="114300" distR="114300" simplePos="0" relativeHeight="251643392" behindDoc="0" locked="0" layoutInCell="1" allowOverlap="1">
            <wp:simplePos x="0" y="0"/>
            <wp:positionH relativeFrom="column">
              <wp:posOffset>2886710</wp:posOffset>
            </wp:positionH>
            <wp:positionV relativeFrom="paragraph">
              <wp:posOffset>217170</wp:posOffset>
            </wp:positionV>
            <wp:extent cx="1447800" cy="627380"/>
            <wp:effectExtent l="0" t="0" r="0" b="0"/>
            <wp:wrapNone/>
            <wp:docPr id="377" name="Рисунок 377" descr="Аверья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Аверьянов"/>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7800" cy="627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33D7" w:rsidRPr="003553A2" w:rsidRDefault="008433D7" w:rsidP="00A470FE"/>
    <w:p w:rsidR="009E651C" w:rsidRPr="003553A2" w:rsidRDefault="009F3B68" w:rsidP="00443978">
      <w:pPr>
        <w:pStyle w:val="afff0"/>
        <w:tabs>
          <w:tab w:val="left" w:pos="6000"/>
          <w:tab w:val="left" w:pos="7080"/>
        </w:tabs>
      </w:pPr>
      <w:r w:rsidRPr="003553A2">
        <w:t>Генеральный директор</w:t>
      </w:r>
      <w:r w:rsidRPr="003553A2">
        <w:tab/>
      </w:r>
      <w:r w:rsidR="00443978">
        <w:tab/>
      </w:r>
      <w:r w:rsidRPr="003553A2">
        <w:t xml:space="preserve"> В.В. Аверьянов</w:t>
      </w:r>
    </w:p>
    <w:p w:rsidR="009E651C" w:rsidRPr="003553A2" w:rsidRDefault="009E651C" w:rsidP="009E651C">
      <w:pPr>
        <w:tabs>
          <w:tab w:val="left" w:pos="7020"/>
        </w:tabs>
      </w:pPr>
    </w:p>
    <w:p w:rsidR="009E651C" w:rsidRPr="003553A2" w:rsidRDefault="00736E60" w:rsidP="009E651C">
      <w:pPr>
        <w:tabs>
          <w:tab w:val="left" w:pos="7020"/>
        </w:tabs>
      </w:pPr>
      <w:r>
        <w:rPr>
          <w:noProof/>
        </w:rPr>
        <w:drawing>
          <wp:anchor distT="0" distB="0" distL="114300" distR="114300" simplePos="0" relativeHeight="251675136" behindDoc="1" locked="0" layoutInCell="1" allowOverlap="1">
            <wp:simplePos x="0" y="0"/>
            <wp:positionH relativeFrom="column">
              <wp:posOffset>3281045</wp:posOffset>
            </wp:positionH>
            <wp:positionV relativeFrom="paragraph">
              <wp:posOffset>53340</wp:posOffset>
            </wp:positionV>
            <wp:extent cx="1219200" cy="801816"/>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801816"/>
                    </a:xfrm>
                    <a:prstGeom prst="rect">
                      <a:avLst/>
                    </a:prstGeom>
                    <a:noFill/>
                  </pic:spPr>
                </pic:pic>
              </a:graphicData>
            </a:graphic>
            <wp14:sizeRelH relativeFrom="margin">
              <wp14:pctWidth>0</wp14:pctWidth>
            </wp14:sizeRelH>
            <wp14:sizeRelV relativeFrom="margin">
              <wp14:pctHeight>0</wp14:pctHeight>
            </wp14:sizeRelV>
          </wp:anchor>
        </w:drawing>
      </w:r>
    </w:p>
    <w:p w:rsidR="009E651C" w:rsidRPr="003553A2" w:rsidRDefault="009E651C" w:rsidP="00443978">
      <w:pPr>
        <w:pStyle w:val="afff0"/>
        <w:tabs>
          <w:tab w:val="left" w:pos="5610"/>
          <w:tab w:val="left" w:pos="7080"/>
        </w:tabs>
      </w:pPr>
      <w:r w:rsidRPr="003553A2">
        <w:t>Главный инженер проекта</w:t>
      </w:r>
      <w:r w:rsidRPr="003553A2">
        <w:tab/>
      </w:r>
      <w:r w:rsidR="00443978">
        <w:tab/>
      </w:r>
      <w:r w:rsidR="005254F9">
        <w:fldChar w:fldCharType="begin"/>
      </w:r>
      <w:r w:rsidR="005254F9">
        <w:instrText xml:space="preserve"> DOCVARIABLE  ObjIOGIP  \* MERGEFORMAT </w:instrText>
      </w:r>
      <w:r w:rsidR="005254F9">
        <w:fldChar w:fldCharType="separate"/>
      </w:r>
      <w:r w:rsidR="008B6EBC">
        <w:t xml:space="preserve"> Н.В. </w:t>
      </w:r>
      <w:r w:rsidR="005254F9">
        <w:fldChar w:fldCharType="end"/>
      </w:r>
      <w:r w:rsidR="00281AA7">
        <w:fldChar w:fldCharType="begin"/>
      </w:r>
      <w:r w:rsidR="00281AA7">
        <w:instrText xml:space="preserve"> DOCVARIABLE  ObjGIP  \* MERGEFORMAT </w:instrText>
      </w:r>
      <w:r w:rsidR="00281AA7">
        <w:fldChar w:fldCharType="separate"/>
      </w:r>
      <w:proofErr w:type="spellStart"/>
      <w:r w:rsidR="008B6EBC">
        <w:t>Иномистова</w:t>
      </w:r>
      <w:proofErr w:type="spellEnd"/>
      <w:r w:rsidR="00281AA7">
        <w:fldChar w:fldCharType="end"/>
      </w:r>
    </w:p>
    <w:p w:rsidR="009E651C" w:rsidRDefault="009E651C" w:rsidP="009E651C"/>
    <w:p w:rsidR="006A70AC" w:rsidRDefault="006A70AC" w:rsidP="009E651C"/>
    <w:p w:rsidR="008B6EBC" w:rsidRDefault="008B6EBC" w:rsidP="009E651C"/>
    <w:p w:rsidR="008B6EBC" w:rsidRDefault="008B6EBC" w:rsidP="009E651C"/>
    <w:p w:rsidR="008B6EBC" w:rsidRPr="003553A2" w:rsidRDefault="008B6EBC" w:rsidP="009E651C"/>
    <w:p w:rsidR="009E651C" w:rsidRPr="003553A2" w:rsidRDefault="009E651C" w:rsidP="009E651C">
      <w:pPr>
        <w:pStyle w:val="afa"/>
      </w:pPr>
      <w:r w:rsidRPr="003553A2">
        <w:t>Тюмень</w:t>
      </w:r>
    </w:p>
    <w:p w:rsidR="00F6348B" w:rsidRPr="003553A2" w:rsidRDefault="009E651C" w:rsidP="007B6FE7">
      <w:pPr>
        <w:pStyle w:val="afa"/>
      </w:pPr>
      <w:r w:rsidRPr="003553A2">
        <w:t>20</w:t>
      </w:r>
      <w:r w:rsidR="00FF029F">
        <w:t>1</w:t>
      </w:r>
      <w:r w:rsidR="000A1EB1">
        <w:t>7</w:t>
      </w:r>
      <w:r w:rsidR="0037046E" w:rsidRPr="003553A2">
        <w:t xml:space="preserve"> </w:t>
      </w:r>
      <w:r w:rsidRPr="003553A2">
        <w:t>г.</w:t>
      </w:r>
    </w:p>
    <w:p w:rsidR="00F6348B" w:rsidRPr="003553A2" w:rsidRDefault="00F6348B" w:rsidP="007B6FE7">
      <w:pPr>
        <w:pStyle w:val="afa"/>
        <w:sectPr w:rsidR="00F6348B" w:rsidRPr="003553A2" w:rsidSect="00127976">
          <w:headerReference w:type="default" r:id="rId11"/>
          <w:footerReference w:type="default" r:id="rId12"/>
          <w:pgSz w:w="11906" w:h="16838" w:code="9"/>
          <w:pgMar w:top="851" w:right="624" w:bottom="719" w:left="1418" w:header="719" w:footer="503" w:gutter="0"/>
          <w:pgNumType w:start="1"/>
          <w:cols w:space="708"/>
          <w:docGrid w:linePitch="360"/>
        </w:sectPr>
      </w:pPr>
    </w:p>
    <w:p w:rsidR="004C6D25" w:rsidRPr="00970084" w:rsidRDefault="00970084" w:rsidP="00970084">
      <w:pPr>
        <w:jc w:val="center"/>
        <w:rPr>
          <w:rStyle w:val="1d"/>
          <w:color w:val="auto"/>
          <w:sz w:val="26"/>
          <w:szCs w:val="26"/>
        </w:rPr>
      </w:pPr>
      <w:r w:rsidRPr="00970084">
        <w:rPr>
          <w:rStyle w:val="1d"/>
          <w:color w:val="auto"/>
          <w:sz w:val="26"/>
          <w:szCs w:val="26"/>
        </w:rPr>
        <w:lastRenderedPageBreak/>
        <w:t>27</w:t>
      </w:r>
      <w:r w:rsidR="008127D9" w:rsidRPr="00970084">
        <w:rPr>
          <w:rStyle w:val="1d"/>
          <w:color w:val="auto"/>
          <w:sz w:val="26"/>
          <w:szCs w:val="26"/>
        </w:rPr>
        <w:fldChar w:fldCharType="begin"/>
      </w:r>
      <w:r w:rsidR="008127D9" w:rsidRPr="00970084">
        <w:rPr>
          <w:rStyle w:val="1d"/>
          <w:color w:val="auto"/>
          <w:sz w:val="26"/>
          <w:szCs w:val="26"/>
        </w:rPr>
        <w:instrText xml:space="preserve"> SEQ varpg2 \h \r</w:instrText>
      </w:r>
      <w:r w:rsidR="008127D9" w:rsidRPr="00970084">
        <w:rPr>
          <w:rStyle w:val="1d"/>
          <w:color w:val="auto"/>
          <w:sz w:val="26"/>
          <w:szCs w:val="26"/>
        </w:rPr>
        <w:fldChar w:fldCharType="begin"/>
      </w:r>
      <w:r w:rsidR="008127D9" w:rsidRPr="00970084">
        <w:rPr>
          <w:rStyle w:val="1d"/>
          <w:color w:val="auto"/>
          <w:sz w:val="26"/>
          <w:szCs w:val="26"/>
        </w:rPr>
        <w:instrText xml:space="preserve"> =</w:instrText>
      </w:r>
      <w:r w:rsidR="008127D9" w:rsidRPr="00970084">
        <w:rPr>
          <w:rStyle w:val="1d"/>
          <w:color w:val="auto"/>
          <w:sz w:val="26"/>
          <w:szCs w:val="26"/>
        </w:rPr>
        <w:fldChar w:fldCharType="begin"/>
      </w:r>
      <w:r w:rsidR="008127D9" w:rsidRPr="00970084">
        <w:rPr>
          <w:rStyle w:val="1d"/>
          <w:color w:val="auto"/>
          <w:sz w:val="26"/>
          <w:szCs w:val="26"/>
        </w:rPr>
        <w:instrText xml:space="preserve"> SEQ varpg1 \c</w:instrText>
      </w:r>
      <w:r w:rsidR="008127D9" w:rsidRPr="00970084">
        <w:rPr>
          <w:rStyle w:val="1d"/>
          <w:color w:val="auto"/>
          <w:sz w:val="26"/>
          <w:szCs w:val="26"/>
        </w:rPr>
        <w:fldChar w:fldCharType="separate"/>
      </w:r>
      <w:r w:rsidR="008B6EBC" w:rsidRPr="00970084">
        <w:rPr>
          <w:rStyle w:val="1d"/>
          <w:noProof/>
          <w:color w:val="auto"/>
          <w:sz w:val="26"/>
          <w:szCs w:val="26"/>
        </w:rPr>
        <w:instrText>3</w:instrText>
      </w:r>
      <w:r w:rsidR="008127D9" w:rsidRPr="00970084">
        <w:rPr>
          <w:rStyle w:val="1d"/>
          <w:color w:val="auto"/>
          <w:sz w:val="26"/>
          <w:szCs w:val="26"/>
        </w:rPr>
        <w:fldChar w:fldCharType="end"/>
      </w:r>
      <w:r w:rsidR="008127D9" w:rsidRPr="00970084">
        <w:rPr>
          <w:rStyle w:val="1d"/>
          <w:color w:val="auto"/>
          <w:sz w:val="26"/>
          <w:szCs w:val="26"/>
        </w:rPr>
        <w:instrText xml:space="preserve"> </w:instrText>
      </w:r>
      <w:r w:rsidR="008127D9" w:rsidRPr="00970084">
        <w:rPr>
          <w:rStyle w:val="1d"/>
          <w:color w:val="auto"/>
          <w:sz w:val="26"/>
          <w:szCs w:val="26"/>
        </w:rPr>
        <w:fldChar w:fldCharType="separate"/>
      </w:r>
      <w:r w:rsidR="008B6EBC" w:rsidRPr="00970084">
        <w:rPr>
          <w:rStyle w:val="1d"/>
          <w:noProof/>
          <w:color w:val="auto"/>
          <w:sz w:val="26"/>
          <w:szCs w:val="26"/>
        </w:rPr>
        <w:instrText>3</w:instrText>
      </w:r>
      <w:r w:rsidR="008127D9" w:rsidRPr="00970084">
        <w:rPr>
          <w:rStyle w:val="1d"/>
          <w:color w:val="auto"/>
          <w:sz w:val="26"/>
          <w:szCs w:val="26"/>
        </w:rPr>
        <w:fldChar w:fldCharType="end"/>
      </w:r>
      <w:r w:rsidR="008127D9" w:rsidRPr="00970084">
        <w:rPr>
          <w:rStyle w:val="1d"/>
          <w:color w:val="auto"/>
          <w:sz w:val="26"/>
          <w:szCs w:val="26"/>
        </w:rPr>
        <w:instrText xml:space="preserve"> </w:instrText>
      </w:r>
      <w:r w:rsidR="008127D9" w:rsidRPr="00970084">
        <w:rPr>
          <w:rStyle w:val="1d"/>
          <w:color w:val="auto"/>
          <w:sz w:val="26"/>
          <w:szCs w:val="26"/>
        </w:rPr>
        <w:fldChar w:fldCharType="end"/>
      </w:r>
      <w:r w:rsidR="008127D9" w:rsidRPr="00970084">
        <w:rPr>
          <w:rStyle w:val="1d"/>
          <w:color w:val="auto"/>
          <w:sz w:val="26"/>
          <w:szCs w:val="26"/>
        </w:rPr>
        <w:fldChar w:fldCharType="begin"/>
      </w:r>
      <w:r w:rsidR="008127D9" w:rsidRPr="00970084">
        <w:rPr>
          <w:rStyle w:val="1d"/>
          <w:color w:val="auto"/>
          <w:sz w:val="26"/>
          <w:szCs w:val="26"/>
        </w:rPr>
        <w:instrText xml:space="preserve"> SEQ varpg3 \h \r</w:instrText>
      </w:r>
      <w:r w:rsidR="008127D9" w:rsidRPr="00970084">
        <w:rPr>
          <w:rStyle w:val="1d"/>
          <w:color w:val="auto"/>
          <w:sz w:val="26"/>
          <w:szCs w:val="26"/>
        </w:rPr>
        <w:fldChar w:fldCharType="begin"/>
      </w:r>
      <w:r w:rsidR="008127D9" w:rsidRPr="00970084">
        <w:rPr>
          <w:rStyle w:val="1d"/>
          <w:color w:val="auto"/>
          <w:sz w:val="26"/>
          <w:szCs w:val="26"/>
        </w:rPr>
        <w:instrText xml:space="preserve"> =</w:instrText>
      </w:r>
      <w:r w:rsidR="008127D9" w:rsidRPr="00970084">
        <w:rPr>
          <w:rStyle w:val="1d"/>
          <w:color w:val="auto"/>
          <w:sz w:val="26"/>
          <w:szCs w:val="26"/>
        </w:rPr>
        <w:fldChar w:fldCharType="begin"/>
      </w:r>
      <w:r w:rsidR="008127D9" w:rsidRPr="00970084">
        <w:rPr>
          <w:rStyle w:val="1d"/>
          <w:color w:val="auto"/>
          <w:sz w:val="26"/>
          <w:szCs w:val="26"/>
        </w:rPr>
        <w:instrText xml:space="preserve"> SEQ varpg1 \c</w:instrText>
      </w:r>
      <w:r w:rsidR="008127D9" w:rsidRPr="00970084">
        <w:rPr>
          <w:rStyle w:val="1d"/>
          <w:color w:val="auto"/>
          <w:sz w:val="26"/>
          <w:szCs w:val="26"/>
        </w:rPr>
        <w:fldChar w:fldCharType="separate"/>
      </w:r>
      <w:r w:rsidR="008B6EBC" w:rsidRPr="00970084">
        <w:rPr>
          <w:rStyle w:val="1d"/>
          <w:noProof/>
          <w:color w:val="auto"/>
          <w:sz w:val="26"/>
          <w:szCs w:val="26"/>
        </w:rPr>
        <w:instrText>3</w:instrText>
      </w:r>
      <w:r w:rsidR="008127D9" w:rsidRPr="00970084">
        <w:rPr>
          <w:rStyle w:val="1d"/>
          <w:color w:val="auto"/>
          <w:sz w:val="26"/>
          <w:szCs w:val="26"/>
        </w:rPr>
        <w:fldChar w:fldCharType="end"/>
      </w:r>
      <w:r w:rsidR="008127D9" w:rsidRPr="00970084">
        <w:rPr>
          <w:rStyle w:val="1d"/>
          <w:color w:val="auto"/>
          <w:sz w:val="26"/>
          <w:szCs w:val="26"/>
        </w:rPr>
        <w:instrText xml:space="preserve"> </w:instrText>
      </w:r>
      <w:r w:rsidR="008127D9" w:rsidRPr="00970084">
        <w:rPr>
          <w:rStyle w:val="1d"/>
          <w:color w:val="auto"/>
          <w:sz w:val="26"/>
          <w:szCs w:val="26"/>
        </w:rPr>
        <w:fldChar w:fldCharType="separate"/>
      </w:r>
      <w:r w:rsidR="008B6EBC" w:rsidRPr="00970084">
        <w:rPr>
          <w:rStyle w:val="1d"/>
          <w:noProof/>
          <w:color w:val="auto"/>
          <w:sz w:val="26"/>
          <w:szCs w:val="26"/>
        </w:rPr>
        <w:instrText>3</w:instrText>
      </w:r>
      <w:r w:rsidR="008127D9" w:rsidRPr="00970084">
        <w:rPr>
          <w:rStyle w:val="1d"/>
          <w:color w:val="auto"/>
          <w:sz w:val="26"/>
          <w:szCs w:val="26"/>
        </w:rPr>
        <w:fldChar w:fldCharType="end"/>
      </w:r>
      <w:r w:rsidR="008127D9" w:rsidRPr="00970084">
        <w:rPr>
          <w:rStyle w:val="1d"/>
          <w:color w:val="auto"/>
          <w:sz w:val="26"/>
          <w:szCs w:val="26"/>
        </w:rPr>
        <w:instrText xml:space="preserve"> </w:instrText>
      </w:r>
      <w:r w:rsidR="008127D9" w:rsidRPr="00970084">
        <w:rPr>
          <w:rStyle w:val="1d"/>
          <w:color w:val="auto"/>
          <w:sz w:val="26"/>
          <w:szCs w:val="26"/>
        </w:rPr>
        <w:fldChar w:fldCharType="end"/>
      </w:r>
    </w:p>
    <w:bookmarkStart w:id="1" w:name="_Toc55203240"/>
    <w:bookmarkStart w:id="2" w:name="_Toc55873501"/>
    <w:p w:rsidR="00A658EB" w:rsidRPr="003553A2" w:rsidRDefault="00A658EB" w:rsidP="00A658EB">
      <w:pPr>
        <w:rPr>
          <w:b/>
          <w:sz w:val="12"/>
          <w:szCs w:val="12"/>
        </w:rPr>
      </w:pPr>
      <w:r w:rsidRPr="003553A2">
        <w:rPr>
          <w:rStyle w:val="1d"/>
          <w:color w:val="auto"/>
          <w:sz w:val="12"/>
          <w:szCs w:val="12"/>
        </w:rPr>
        <w:fldChar w:fldCharType="begin"/>
      </w:r>
      <w:r w:rsidRPr="003553A2">
        <w:rPr>
          <w:rStyle w:val="1d"/>
          <w:color w:val="auto"/>
          <w:sz w:val="12"/>
          <w:szCs w:val="12"/>
        </w:rPr>
        <w:instrText xml:space="preserve"> SEQ varpg2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rStyle w:val="1d"/>
          <w:color w:val="auto"/>
          <w:sz w:val="12"/>
          <w:szCs w:val="12"/>
        </w:rPr>
        <w:fldChar w:fldCharType="begin"/>
      </w:r>
      <w:r w:rsidRPr="003553A2">
        <w:rPr>
          <w:rStyle w:val="1d"/>
          <w:color w:val="auto"/>
          <w:sz w:val="12"/>
          <w:szCs w:val="12"/>
        </w:rPr>
        <w:instrText xml:space="preserve"> SEQ varpg3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b/>
          <w:sz w:val="12"/>
          <w:szCs w:val="12"/>
        </w:rPr>
        <w:fldChar w:fldCharType="begin"/>
      </w:r>
      <w:r w:rsidRPr="003553A2">
        <w:rPr>
          <w:b/>
          <w:sz w:val="12"/>
          <w:szCs w:val="12"/>
        </w:rPr>
        <w:instrText xml:space="preserve"> SEQ varpg1 \h \r</w:instrText>
      </w:r>
      <w:r w:rsidRPr="003553A2">
        <w:rPr>
          <w:b/>
          <w:sz w:val="12"/>
          <w:szCs w:val="12"/>
        </w:rPr>
        <w:fldChar w:fldCharType="begin"/>
      </w:r>
      <w:r w:rsidRPr="003553A2">
        <w:rPr>
          <w:b/>
          <w:sz w:val="12"/>
          <w:szCs w:val="12"/>
        </w:rPr>
        <w:instrText xml:space="preserve"> =</w:instrText>
      </w:r>
      <w:r w:rsidRPr="003553A2">
        <w:rPr>
          <w:b/>
          <w:sz w:val="12"/>
          <w:szCs w:val="12"/>
        </w:rPr>
        <w:fldChar w:fldCharType="begin"/>
      </w:r>
      <w:r w:rsidRPr="003553A2">
        <w:rPr>
          <w:b/>
          <w:sz w:val="12"/>
          <w:szCs w:val="12"/>
        </w:rPr>
        <w:instrText xml:space="preserve"> SECTIONPAGES   \* MERGEFORMAT </w:instrText>
      </w:r>
      <w:r w:rsidRPr="003553A2">
        <w:rPr>
          <w:b/>
          <w:sz w:val="12"/>
          <w:szCs w:val="12"/>
        </w:rPr>
        <w:fldChar w:fldCharType="separate"/>
      </w:r>
      <w:r w:rsidR="008B6EBC">
        <w:rPr>
          <w:b/>
          <w:noProof/>
          <w:sz w:val="12"/>
          <w:szCs w:val="12"/>
        </w:rPr>
        <w:instrText>1</w:instrText>
      </w:r>
      <w:r w:rsidRPr="003553A2">
        <w:rPr>
          <w:b/>
          <w:sz w:val="12"/>
          <w:szCs w:val="12"/>
        </w:rPr>
        <w:fldChar w:fldCharType="end"/>
      </w:r>
      <w:r w:rsidRPr="003553A2">
        <w:rPr>
          <w:b/>
          <w:sz w:val="12"/>
          <w:szCs w:val="12"/>
        </w:rPr>
        <w:instrText>+</w:instrText>
      </w:r>
      <w:r w:rsidRPr="003553A2">
        <w:rPr>
          <w:b/>
          <w:sz w:val="12"/>
          <w:szCs w:val="12"/>
        </w:rPr>
        <w:fldChar w:fldCharType="begin"/>
      </w:r>
      <w:r w:rsidRPr="003553A2">
        <w:rPr>
          <w:b/>
          <w:sz w:val="12"/>
          <w:szCs w:val="12"/>
        </w:rPr>
        <w:instrText xml:space="preserve"> SEQ varpg3 \c </w:instrText>
      </w:r>
      <w:r w:rsidRPr="003553A2">
        <w:rPr>
          <w:b/>
          <w:sz w:val="12"/>
          <w:szCs w:val="12"/>
        </w:rPr>
        <w:fldChar w:fldCharType="separate"/>
      </w:r>
      <w:r w:rsidR="008B6EBC">
        <w:rPr>
          <w:b/>
          <w:noProof/>
          <w:sz w:val="12"/>
          <w:szCs w:val="12"/>
        </w:rPr>
        <w:instrText>3</w:instrText>
      </w:r>
      <w:r w:rsidRPr="003553A2">
        <w:rPr>
          <w:b/>
          <w:sz w:val="12"/>
          <w:szCs w:val="12"/>
        </w:rPr>
        <w:fldChar w:fldCharType="end"/>
      </w:r>
      <w:r w:rsidRPr="003553A2">
        <w:rPr>
          <w:b/>
          <w:sz w:val="12"/>
          <w:szCs w:val="12"/>
        </w:rPr>
        <w:instrText xml:space="preserve"> </w:instrText>
      </w:r>
      <w:r w:rsidRPr="003553A2">
        <w:rPr>
          <w:b/>
          <w:sz w:val="12"/>
          <w:szCs w:val="12"/>
        </w:rPr>
        <w:fldChar w:fldCharType="separate"/>
      </w:r>
      <w:r w:rsidR="008B6EBC">
        <w:rPr>
          <w:b/>
          <w:noProof/>
          <w:sz w:val="12"/>
          <w:szCs w:val="12"/>
        </w:rPr>
        <w:instrText>4</w:instrText>
      </w:r>
      <w:r w:rsidRPr="003553A2">
        <w:rPr>
          <w:b/>
          <w:sz w:val="12"/>
          <w:szCs w:val="12"/>
        </w:rPr>
        <w:fldChar w:fldCharType="end"/>
      </w:r>
      <w:r w:rsidRPr="003553A2">
        <w:rPr>
          <w:b/>
          <w:sz w:val="12"/>
          <w:szCs w:val="12"/>
        </w:rPr>
        <w:instrText xml:space="preserve"> </w:instrText>
      </w:r>
      <w:r w:rsidRPr="003553A2">
        <w:rPr>
          <w:b/>
          <w:sz w:val="12"/>
          <w:szCs w:val="12"/>
        </w:rPr>
        <w:fldChar w:fldCharType="end"/>
      </w:r>
    </w:p>
    <w:p w:rsidR="006A5EB0" w:rsidRDefault="006A5EB0" w:rsidP="000132B0">
      <w:pPr>
        <w:pStyle w:val="123"/>
      </w:pPr>
      <w:r>
        <w:t>СОСТАВ ПРОЕКТНОЙ ДОКУМЕНТАЦИИ</w:t>
      </w:r>
    </w:p>
    <w:p w:rsidR="006A5EB0" w:rsidRDefault="006A5EB0" w:rsidP="000132B0">
      <w:pPr>
        <w:pStyle w:val="123"/>
      </w:pPr>
    </w:p>
    <w:tbl>
      <w:tblPr>
        <w:tblStyle w:val="affffc"/>
        <w:tblW w:w="0" w:type="auto"/>
        <w:tblLook w:val="04A0" w:firstRow="1" w:lastRow="0" w:firstColumn="1" w:lastColumn="0" w:noHBand="0" w:noVBand="1"/>
      </w:tblPr>
      <w:tblGrid>
        <w:gridCol w:w="1696"/>
        <w:gridCol w:w="6237"/>
        <w:gridCol w:w="1922"/>
      </w:tblGrid>
      <w:tr w:rsidR="006A5EB0" w:rsidTr="00946145">
        <w:tc>
          <w:tcPr>
            <w:tcW w:w="7933" w:type="dxa"/>
            <w:gridSpan w:val="2"/>
            <w:vAlign w:val="center"/>
          </w:tcPr>
          <w:p w:rsidR="006A5EB0" w:rsidRDefault="006A5EB0" w:rsidP="006A5EB0">
            <w:pPr>
              <w:pStyle w:val="123"/>
            </w:pPr>
            <w:r>
              <w:t>Наименование</w:t>
            </w:r>
          </w:p>
        </w:tc>
        <w:tc>
          <w:tcPr>
            <w:tcW w:w="1922" w:type="dxa"/>
            <w:vAlign w:val="center"/>
          </w:tcPr>
          <w:p w:rsidR="006A5EB0" w:rsidRDefault="006A5EB0" w:rsidP="006A5EB0">
            <w:pPr>
              <w:pStyle w:val="123"/>
            </w:pPr>
            <w:r>
              <w:t>Примечание</w:t>
            </w:r>
          </w:p>
        </w:tc>
      </w:tr>
      <w:tr w:rsidR="006A5EB0" w:rsidTr="00946145">
        <w:tc>
          <w:tcPr>
            <w:tcW w:w="1696" w:type="dxa"/>
            <w:vAlign w:val="center"/>
          </w:tcPr>
          <w:p w:rsidR="006A5EB0" w:rsidRPr="006A5EB0" w:rsidRDefault="006A5EB0" w:rsidP="006A5EB0">
            <w:pPr>
              <w:pStyle w:val="123"/>
              <w:rPr>
                <w:lang w:val="en-US"/>
              </w:rPr>
            </w:pPr>
            <w:r>
              <w:rPr>
                <w:lang w:val="en-US"/>
              </w:rPr>
              <w:t>I</w:t>
            </w:r>
          </w:p>
        </w:tc>
        <w:tc>
          <w:tcPr>
            <w:tcW w:w="6237" w:type="dxa"/>
            <w:vAlign w:val="bottom"/>
          </w:tcPr>
          <w:p w:rsidR="006A5EB0" w:rsidRPr="006A5EB0" w:rsidRDefault="006A5EB0" w:rsidP="006A5EB0">
            <w:pPr>
              <w:pStyle w:val="123"/>
              <w:jc w:val="left"/>
            </w:pPr>
            <w:r>
              <w:t>ПРОЕКТ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1</w:t>
            </w:r>
          </w:p>
        </w:tc>
        <w:tc>
          <w:tcPr>
            <w:tcW w:w="6237" w:type="dxa"/>
            <w:vAlign w:val="bottom"/>
          </w:tcPr>
          <w:p w:rsidR="006A5EB0" w:rsidRDefault="006A5EB0" w:rsidP="006A5EB0">
            <w:pPr>
              <w:pStyle w:val="123"/>
              <w:jc w:val="left"/>
            </w:pPr>
            <w:r>
              <w:t>Основная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1</w:t>
            </w:r>
          </w:p>
        </w:tc>
        <w:tc>
          <w:tcPr>
            <w:tcW w:w="6237" w:type="dxa"/>
            <w:vAlign w:val="bottom"/>
          </w:tcPr>
          <w:p w:rsidR="006A5EB0" w:rsidRPr="006A5EB0" w:rsidRDefault="006A5EB0" w:rsidP="006A5EB0">
            <w:pPr>
              <w:pStyle w:val="123"/>
              <w:jc w:val="left"/>
              <w:rPr>
                <w:b w:val="0"/>
              </w:rPr>
            </w:pPr>
            <w:r w:rsidRPr="006A5EB0">
              <w:rPr>
                <w:b w:val="0"/>
              </w:rPr>
              <w:t xml:space="preserve">Проект планировки территории.   </w:t>
            </w:r>
            <w:r>
              <w:rPr>
                <w:b w:val="0"/>
              </w:rPr>
              <w:t xml:space="preserve">      </w:t>
            </w:r>
            <w:r w:rsidRPr="006A5EB0">
              <w:rPr>
                <w:b w:val="0"/>
              </w:rPr>
              <w:t xml:space="preserve">     </w:t>
            </w:r>
            <w:r w:rsidR="00946145">
              <w:rPr>
                <w:b w:val="0"/>
              </w:rPr>
              <w:t xml:space="preserve">           </w:t>
            </w:r>
            <w:r w:rsidRPr="006A5EB0">
              <w:rPr>
                <w:b w:val="0"/>
              </w:rPr>
              <w:t>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6A5EB0" w:rsidRDefault="006A5EB0" w:rsidP="006A5EB0">
            <w:pPr>
              <w:pStyle w:val="123"/>
              <w:rPr>
                <w:b w:val="0"/>
              </w:rPr>
            </w:pPr>
            <w:r w:rsidRPr="006A5EB0">
              <w:rPr>
                <w:b w:val="0"/>
              </w:rPr>
              <w:t>Раздел 2</w:t>
            </w:r>
          </w:p>
        </w:tc>
        <w:tc>
          <w:tcPr>
            <w:tcW w:w="6237" w:type="dxa"/>
            <w:vAlign w:val="bottom"/>
          </w:tcPr>
          <w:p w:rsidR="006A5EB0" w:rsidRPr="006A5EB0" w:rsidRDefault="006A5EB0" w:rsidP="006A5EB0">
            <w:pPr>
              <w:pStyle w:val="123"/>
              <w:jc w:val="left"/>
              <w:rPr>
                <w:b w:val="0"/>
              </w:rPr>
            </w:pPr>
            <w:r w:rsidRPr="006A5EB0">
              <w:rPr>
                <w:b w:val="0"/>
              </w:rPr>
              <w:t>Положение</w:t>
            </w:r>
            <w:r w:rsidR="00C842E5">
              <w:rPr>
                <w:b w:val="0"/>
              </w:rPr>
              <w:t xml:space="preserve"> о размещении линейных объектов</w:t>
            </w:r>
          </w:p>
        </w:tc>
        <w:tc>
          <w:tcPr>
            <w:tcW w:w="1922" w:type="dxa"/>
            <w:vAlign w:val="center"/>
          </w:tcPr>
          <w:p w:rsidR="006A5EB0" w:rsidRDefault="006A5EB0" w:rsidP="006A5EB0">
            <w:pPr>
              <w:pStyle w:val="123"/>
            </w:pPr>
          </w:p>
        </w:tc>
      </w:tr>
      <w:tr w:rsidR="006A5EB0" w:rsidTr="00946145">
        <w:tc>
          <w:tcPr>
            <w:tcW w:w="1696" w:type="dxa"/>
            <w:vAlign w:val="center"/>
          </w:tcPr>
          <w:p w:rsidR="006A5EB0" w:rsidRDefault="006A5EB0" w:rsidP="006A5EB0">
            <w:pPr>
              <w:pStyle w:val="123"/>
            </w:pPr>
            <w:r>
              <w:t>Часть 2</w:t>
            </w:r>
          </w:p>
        </w:tc>
        <w:tc>
          <w:tcPr>
            <w:tcW w:w="6237" w:type="dxa"/>
            <w:vAlign w:val="bottom"/>
          </w:tcPr>
          <w:p w:rsidR="006A5EB0" w:rsidRDefault="00C842E5" w:rsidP="006A5EB0">
            <w:pPr>
              <w:pStyle w:val="123"/>
              <w:jc w:val="left"/>
            </w:pPr>
            <w:r>
              <w:t>Материалы по обоснованию проекта планировки территории</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3</w:t>
            </w:r>
          </w:p>
        </w:tc>
        <w:tc>
          <w:tcPr>
            <w:tcW w:w="6237" w:type="dxa"/>
            <w:vAlign w:val="bottom"/>
          </w:tcPr>
          <w:p w:rsidR="006A5EB0" w:rsidRPr="00A37AF6" w:rsidRDefault="00C842E5" w:rsidP="006A5EB0">
            <w:pPr>
              <w:pStyle w:val="123"/>
              <w:jc w:val="left"/>
              <w:rPr>
                <w:b w:val="0"/>
              </w:rPr>
            </w:pPr>
            <w:r>
              <w:rPr>
                <w:b w:val="0"/>
              </w:rPr>
              <w:t>Материалы по обоснованию проекта планировки территории. Графическая часть</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A37AF6" w:rsidRDefault="006A5EB0" w:rsidP="006A5EB0">
            <w:pPr>
              <w:pStyle w:val="123"/>
              <w:rPr>
                <w:b w:val="0"/>
              </w:rPr>
            </w:pPr>
            <w:r w:rsidRPr="00A37AF6">
              <w:rPr>
                <w:b w:val="0"/>
              </w:rPr>
              <w:t>Раздел 4</w:t>
            </w:r>
          </w:p>
        </w:tc>
        <w:tc>
          <w:tcPr>
            <w:tcW w:w="6237" w:type="dxa"/>
            <w:vAlign w:val="bottom"/>
          </w:tcPr>
          <w:p w:rsidR="00C842E5" w:rsidRPr="00A37AF6" w:rsidRDefault="00C842E5" w:rsidP="00C842E5">
            <w:pPr>
              <w:pStyle w:val="123"/>
              <w:jc w:val="left"/>
              <w:rPr>
                <w:b w:val="0"/>
              </w:rPr>
            </w:pPr>
            <w:r>
              <w:rPr>
                <w:b w:val="0"/>
              </w:rPr>
              <w:t xml:space="preserve">Материалы по обоснованию проекта планировки территории.                                                </w:t>
            </w:r>
            <w:r w:rsidR="00946145">
              <w:rPr>
                <w:b w:val="0"/>
              </w:rPr>
              <w:t xml:space="preserve">             </w:t>
            </w:r>
            <w:r>
              <w:rPr>
                <w:b w:val="0"/>
              </w:rPr>
              <w:t>Пояснительная записка</w:t>
            </w:r>
          </w:p>
        </w:tc>
        <w:tc>
          <w:tcPr>
            <w:tcW w:w="1922" w:type="dxa"/>
            <w:vAlign w:val="center"/>
          </w:tcPr>
          <w:p w:rsidR="006A5EB0" w:rsidRDefault="006A5EB0" w:rsidP="006A5EB0">
            <w:pPr>
              <w:pStyle w:val="123"/>
            </w:pPr>
          </w:p>
        </w:tc>
      </w:tr>
      <w:tr w:rsidR="006A5EB0" w:rsidTr="00946145">
        <w:tc>
          <w:tcPr>
            <w:tcW w:w="1696" w:type="dxa"/>
            <w:vAlign w:val="center"/>
          </w:tcPr>
          <w:p w:rsidR="006A5EB0" w:rsidRPr="00333466" w:rsidRDefault="00333466" w:rsidP="006A5EB0">
            <w:pPr>
              <w:pStyle w:val="123"/>
              <w:rPr>
                <w:lang w:val="en-US"/>
              </w:rPr>
            </w:pPr>
            <w:r w:rsidRPr="00333466">
              <w:rPr>
                <w:lang w:val="en-US"/>
              </w:rPr>
              <w:t>II</w:t>
            </w:r>
          </w:p>
        </w:tc>
        <w:tc>
          <w:tcPr>
            <w:tcW w:w="6237" w:type="dxa"/>
            <w:vAlign w:val="bottom"/>
          </w:tcPr>
          <w:p w:rsidR="006A5EB0" w:rsidRPr="00333466" w:rsidRDefault="00333466" w:rsidP="006A5EB0">
            <w:pPr>
              <w:pStyle w:val="123"/>
              <w:jc w:val="left"/>
            </w:pPr>
            <w:r w:rsidRPr="00333466">
              <w:t>ПРОЕКТ МЕЖЕВАНИЯ ТЕРРИТОРИИ</w:t>
            </w:r>
          </w:p>
        </w:tc>
        <w:tc>
          <w:tcPr>
            <w:tcW w:w="1922" w:type="dxa"/>
            <w:vAlign w:val="center"/>
          </w:tcPr>
          <w:p w:rsidR="006A5EB0" w:rsidRDefault="006A5EB0" w:rsidP="006A5EB0">
            <w:pPr>
              <w:pStyle w:val="123"/>
            </w:pPr>
          </w:p>
        </w:tc>
      </w:tr>
      <w:tr w:rsidR="00333466" w:rsidTr="00946145">
        <w:tc>
          <w:tcPr>
            <w:tcW w:w="1696" w:type="dxa"/>
            <w:vAlign w:val="center"/>
          </w:tcPr>
          <w:p w:rsidR="00333466" w:rsidRPr="00333466" w:rsidRDefault="00333466" w:rsidP="006A5EB0">
            <w:pPr>
              <w:pStyle w:val="123"/>
            </w:pPr>
            <w:r>
              <w:t>Часть 1</w:t>
            </w:r>
          </w:p>
        </w:tc>
        <w:tc>
          <w:tcPr>
            <w:tcW w:w="6237" w:type="dxa"/>
            <w:vAlign w:val="bottom"/>
          </w:tcPr>
          <w:p w:rsidR="00333466" w:rsidRPr="00333466" w:rsidRDefault="00333466" w:rsidP="006A5EB0">
            <w:pPr>
              <w:pStyle w:val="123"/>
              <w:jc w:val="left"/>
            </w:pPr>
            <w:r>
              <w:t>Основная часть</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sidRPr="00333466">
              <w:rPr>
                <w:b w:val="0"/>
              </w:rPr>
              <w:t>Раздел 1</w:t>
            </w:r>
          </w:p>
        </w:tc>
        <w:tc>
          <w:tcPr>
            <w:tcW w:w="6237" w:type="dxa"/>
            <w:vAlign w:val="bottom"/>
          </w:tcPr>
          <w:p w:rsidR="00333466" w:rsidRPr="00333466" w:rsidRDefault="00333466" w:rsidP="006A5EB0">
            <w:pPr>
              <w:pStyle w:val="123"/>
              <w:jc w:val="left"/>
              <w:rPr>
                <w:b w:val="0"/>
              </w:rPr>
            </w:pPr>
            <w:r w:rsidRPr="00333466">
              <w:rPr>
                <w:b w:val="0"/>
              </w:rPr>
              <w:t>Текстовая часть проекта межевания</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rPr>
                <w:b w:val="0"/>
              </w:rPr>
            </w:pPr>
            <w:r>
              <w:rPr>
                <w:b w:val="0"/>
              </w:rPr>
              <w:t>Раздел 2</w:t>
            </w:r>
          </w:p>
        </w:tc>
        <w:tc>
          <w:tcPr>
            <w:tcW w:w="6237" w:type="dxa"/>
            <w:vAlign w:val="bottom"/>
          </w:tcPr>
          <w:p w:rsidR="00333466" w:rsidRPr="00333466" w:rsidRDefault="00333466" w:rsidP="006A5EB0">
            <w:pPr>
              <w:pStyle w:val="123"/>
              <w:jc w:val="left"/>
              <w:rPr>
                <w:b w:val="0"/>
              </w:rPr>
            </w:pPr>
            <w:r>
              <w:rPr>
                <w:b w:val="0"/>
              </w:rPr>
              <w:t>Чертежи межевания территории</w:t>
            </w:r>
          </w:p>
        </w:tc>
        <w:tc>
          <w:tcPr>
            <w:tcW w:w="1922" w:type="dxa"/>
            <w:vAlign w:val="center"/>
          </w:tcPr>
          <w:p w:rsidR="00333466" w:rsidRDefault="00333466" w:rsidP="006A5EB0">
            <w:pPr>
              <w:pStyle w:val="123"/>
            </w:pPr>
          </w:p>
        </w:tc>
      </w:tr>
      <w:tr w:rsidR="00333466" w:rsidTr="00946145">
        <w:tc>
          <w:tcPr>
            <w:tcW w:w="1696" w:type="dxa"/>
            <w:vAlign w:val="center"/>
          </w:tcPr>
          <w:p w:rsidR="00333466" w:rsidRPr="00333466" w:rsidRDefault="00333466" w:rsidP="006A5EB0">
            <w:pPr>
              <w:pStyle w:val="123"/>
            </w:pPr>
            <w:r w:rsidRPr="00333466">
              <w:t>Часть 2</w:t>
            </w:r>
          </w:p>
        </w:tc>
        <w:tc>
          <w:tcPr>
            <w:tcW w:w="6237" w:type="dxa"/>
            <w:vAlign w:val="bottom"/>
          </w:tcPr>
          <w:p w:rsidR="00333466" w:rsidRDefault="00333466" w:rsidP="00333466">
            <w:pPr>
              <w:pStyle w:val="123"/>
              <w:jc w:val="left"/>
              <w:rPr>
                <w:b w:val="0"/>
              </w:rPr>
            </w:pPr>
            <w:r>
              <w:t>Материалы по обоснованию проекта межевания территории</w:t>
            </w:r>
          </w:p>
        </w:tc>
        <w:tc>
          <w:tcPr>
            <w:tcW w:w="1922" w:type="dxa"/>
            <w:vAlign w:val="center"/>
          </w:tcPr>
          <w:p w:rsidR="00333466" w:rsidRDefault="00333466" w:rsidP="006A5EB0">
            <w:pPr>
              <w:pStyle w:val="123"/>
            </w:pPr>
          </w:p>
        </w:tc>
      </w:tr>
      <w:tr w:rsidR="00766DC0" w:rsidTr="00946145">
        <w:tc>
          <w:tcPr>
            <w:tcW w:w="1696" w:type="dxa"/>
            <w:vAlign w:val="center"/>
          </w:tcPr>
          <w:p w:rsidR="00766DC0" w:rsidRPr="00333466" w:rsidRDefault="00766DC0" w:rsidP="006A5EB0">
            <w:pPr>
              <w:pStyle w:val="123"/>
            </w:pPr>
          </w:p>
        </w:tc>
        <w:tc>
          <w:tcPr>
            <w:tcW w:w="6237" w:type="dxa"/>
            <w:vAlign w:val="bottom"/>
          </w:tcPr>
          <w:p w:rsidR="00766DC0" w:rsidRDefault="00766DC0" w:rsidP="00333466">
            <w:pPr>
              <w:pStyle w:val="123"/>
              <w:jc w:val="left"/>
            </w:pPr>
            <w:r>
              <w:t>ПРИЛОЖЕНИЯ</w:t>
            </w:r>
          </w:p>
        </w:tc>
        <w:tc>
          <w:tcPr>
            <w:tcW w:w="1922" w:type="dxa"/>
            <w:vAlign w:val="center"/>
          </w:tcPr>
          <w:p w:rsidR="00766DC0" w:rsidRDefault="00766DC0" w:rsidP="006A5EB0">
            <w:pPr>
              <w:pStyle w:val="123"/>
            </w:pPr>
          </w:p>
        </w:tc>
      </w:tr>
    </w:tbl>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970084" w:rsidRDefault="00970084" w:rsidP="00970084">
      <w:pPr>
        <w:pStyle w:val="123"/>
        <w:jc w:val="both"/>
      </w:pPr>
    </w:p>
    <w:p w:rsidR="00970084" w:rsidRPr="00970084" w:rsidRDefault="00970084" w:rsidP="00970084">
      <w:pPr>
        <w:pStyle w:val="123"/>
        <w:rPr>
          <w:b w:val="0"/>
          <w:sz w:val="26"/>
          <w:szCs w:val="26"/>
        </w:rPr>
      </w:pPr>
      <w:r w:rsidRPr="00970084">
        <w:rPr>
          <w:b w:val="0"/>
          <w:sz w:val="26"/>
          <w:szCs w:val="26"/>
        </w:rPr>
        <w:lastRenderedPageBreak/>
        <w:t>28</w:t>
      </w:r>
    </w:p>
    <w:p w:rsidR="00970084" w:rsidRPr="003553A2" w:rsidRDefault="00970084" w:rsidP="00970084">
      <w:pPr>
        <w:pStyle w:val="123"/>
      </w:pPr>
      <w:r w:rsidRPr="003553A2">
        <w:t>Содержание</w:t>
      </w:r>
      <w:r>
        <w:t xml:space="preserve"> основной части</w:t>
      </w:r>
    </w:p>
    <w:p w:rsidR="00970084" w:rsidRDefault="00970084" w:rsidP="00970084">
      <w:pPr>
        <w:pStyle w:val="1a"/>
        <w:rPr>
          <w:rFonts w:asciiTheme="minorHAnsi" w:eastAsiaTheme="minorEastAsia" w:hAnsiTheme="minorHAnsi" w:cstheme="minorBidi"/>
          <w:b w:val="0"/>
          <w:bCs w:val="0"/>
          <w:caps w:val="0"/>
          <w:sz w:val="22"/>
          <w:szCs w:val="22"/>
        </w:rPr>
      </w:pPr>
      <w:r w:rsidRPr="003553A2">
        <w:rPr>
          <w:lang w:val="en-US"/>
        </w:rPr>
        <w:fldChar w:fldCharType="begin"/>
      </w:r>
      <w:r w:rsidRPr="006A5EB0">
        <w:instrText xml:space="preserve"> </w:instrText>
      </w:r>
      <w:r w:rsidRPr="003553A2">
        <w:rPr>
          <w:lang w:val="en-US"/>
        </w:rPr>
        <w:instrText>TOC</w:instrText>
      </w:r>
      <w:r w:rsidRPr="006A5EB0">
        <w:instrText xml:space="preserve"> \</w:instrText>
      </w:r>
      <w:r w:rsidRPr="003553A2">
        <w:rPr>
          <w:lang w:val="en-US"/>
        </w:rPr>
        <w:instrText>o</w:instrText>
      </w:r>
      <w:r w:rsidRPr="006A5EB0">
        <w:instrText xml:space="preserve"> "1-7" \</w:instrText>
      </w:r>
      <w:r w:rsidRPr="003553A2">
        <w:rPr>
          <w:lang w:val="en-US"/>
        </w:rPr>
        <w:instrText>f</w:instrText>
      </w:r>
      <w:r w:rsidRPr="006A5EB0">
        <w:instrText xml:space="preserve"> \</w:instrText>
      </w:r>
      <w:r w:rsidRPr="003553A2">
        <w:rPr>
          <w:lang w:val="en-US"/>
        </w:rPr>
        <w:instrText>h</w:instrText>
      </w:r>
      <w:r w:rsidRPr="006A5EB0">
        <w:instrText xml:space="preserve"> \</w:instrText>
      </w:r>
      <w:r w:rsidRPr="003553A2">
        <w:rPr>
          <w:lang w:val="en-US"/>
        </w:rPr>
        <w:instrText>z</w:instrText>
      </w:r>
      <w:r w:rsidRPr="006A5EB0">
        <w:instrText xml:space="preserve"> \</w:instrText>
      </w:r>
      <w:r w:rsidRPr="003553A2">
        <w:rPr>
          <w:lang w:val="en-US"/>
        </w:rPr>
        <w:instrText>t</w:instrText>
      </w:r>
      <w:r w:rsidRPr="006A5EB0">
        <w:instrText xml:space="preserve"> "Пр</w:instrText>
      </w:r>
      <w:r w:rsidRPr="003553A2">
        <w:rPr>
          <w:lang w:val="en-US"/>
        </w:rPr>
        <w:instrText xml:space="preserve">иложение;9;Перечень;8" </w:instrText>
      </w:r>
      <w:r w:rsidRPr="003553A2">
        <w:rPr>
          <w:lang w:val="en-US"/>
        </w:rPr>
        <w:fldChar w:fldCharType="separate"/>
      </w:r>
      <w:hyperlink w:anchor="_Toc501440906" w:history="1">
        <w:r w:rsidRPr="00007D7F">
          <w:rPr>
            <w:rStyle w:val="aff7"/>
          </w:rPr>
          <w:t>1</w:t>
        </w:r>
        <w:r>
          <w:rPr>
            <w:rFonts w:asciiTheme="minorHAnsi" w:eastAsiaTheme="minorEastAsia" w:hAnsiTheme="minorHAnsi" w:cstheme="minorBidi"/>
            <w:b w:val="0"/>
            <w:bCs w:val="0"/>
            <w:caps w:val="0"/>
            <w:sz w:val="22"/>
            <w:szCs w:val="22"/>
          </w:rPr>
          <w:tab/>
        </w:r>
        <w:r w:rsidRPr="00007D7F">
          <w:rPr>
            <w:rStyle w:val="aff7"/>
          </w:rPr>
          <w:t>Проект межевания территории</w:t>
        </w:r>
        <w:r>
          <w:rPr>
            <w:webHidden/>
          </w:rPr>
          <w:tab/>
        </w:r>
        <w:r>
          <w:rPr>
            <w:webHidden/>
          </w:rPr>
          <w:fldChar w:fldCharType="begin"/>
        </w:r>
        <w:r>
          <w:rPr>
            <w:webHidden/>
          </w:rPr>
          <w:instrText xml:space="preserve"> PAGEREF _Toc501440906 \h </w:instrText>
        </w:r>
        <w:r>
          <w:rPr>
            <w:webHidden/>
          </w:rPr>
        </w:r>
        <w:r>
          <w:rPr>
            <w:webHidden/>
          </w:rPr>
          <w:fldChar w:fldCharType="separate"/>
        </w:r>
        <w:r>
          <w:rPr>
            <w:webHidden/>
          </w:rPr>
          <w:t>4</w:t>
        </w:r>
        <w:r>
          <w:rPr>
            <w:webHidden/>
          </w:rPr>
          <w:fldChar w:fldCharType="end"/>
        </w:r>
      </w:hyperlink>
    </w:p>
    <w:p w:rsidR="00970084" w:rsidRDefault="005254F9" w:rsidP="00970084">
      <w:pPr>
        <w:pStyle w:val="25"/>
        <w:rPr>
          <w:rFonts w:asciiTheme="minorHAnsi" w:eastAsiaTheme="minorEastAsia" w:hAnsiTheme="minorHAnsi" w:cstheme="minorBidi"/>
          <w:noProof/>
          <w:sz w:val="22"/>
          <w:szCs w:val="22"/>
          <w:lang w:val="ru-RU" w:eastAsia="ru-RU"/>
        </w:rPr>
      </w:pPr>
      <w:hyperlink w:anchor="_Toc501440907" w:history="1">
        <w:r w:rsidR="00970084" w:rsidRPr="00007D7F">
          <w:rPr>
            <w:rStyle w:val="aff7"/>
            <w:noProof/>
          </w:rPr>
          <w:t>1.1</w:t>
        </w:r>
        <w:r w:rsidR="00970084">
          <w:rPr>
            <w:rFonts w:asciiTheme="minorHAnsi" w:eastAsiaTheme="minorEastAsia" w:hAnsiTheme="minorHAnsi" w:cstheme="minorBidi"/>
            <w:noProof/>
            <w:sz w:val="22"/>
            <w:szCs w:val="22"/>
            <w:lang w:val="ru-RU" w:eastAsia="ru-RU"/>
          </w:rPr>
          <w:tab/>
        </w:r>
        <w:r w:rsidR="00970084" w:rsidRPr="00007D7F">
          <w:rPr>
            <w:rStyle w:val="aff7"/>
            <w:noProof/>
          </w:rPr>
          <w:t>Перечень и сведения о площади образуемых земельных участков, возможные способы их образования</w:t>
        </w:r>
        <w:r w:rsidR="00970084">
          <w:rPr>
            <w:noProof/>
            <w:webHidden/>
          </w:rPr>
          <w:tab/>
        </w:r>
        <w:r w:rsidR="00970084">
          <w:rPr>
            <w:noProof/>
            <w:webHidden/>
          </w:rPr>
          <w:fldChar w:fldCharType="begin"/>
        </w:r>
        <w:r w:rsidR="00970084">
          <w:rPr>
            <w:noProof/>
            <w:webHidden/>
          </w:rPr>
          <w:instrText xml:space="preserve"> PAGEREF _Toc501440907 \h </w:instrText>
        </w:r>
        <w:r w:rsidR="00970084">
          <w:rPr>
            <w:noProof/>
            <w:webHidden/>
          </w:rPr>
        </w:r>
        <w:r w:rsidR="00970084">
          <w:rPr>
            <w:noProof/>
            <w:webHidden/>
          </w:rPr>
          <w:fldChar w:fldCharType="separate"/>
        </w:r>
        <w:r w:rsidR="00970084">
          <w:rPr>
            <w:noProof/>
            <w:webHidden/>
          </w:rPr>
          <w:t>4</w:t>
        </w:r>
        <w:r w:rsidR="00970084">
          <w:rPr>
            <w:noProof/>
            <w:webHidden/>
          </w:rPr>
          <w:fldChar w:fldCharType="end"/>
        </w:r>
      </w:hyperlink>
    </w:p>
    <w:p w:rsidR="00970084" w:rsidRDefault="005254F9" w:rsidP="00970084">
      <w:pPr>
        <w:pStyle w:val="25"/>
        <w:rPr>
          <w:rFonts w:asciiTheme="minorHAnsi" w:eastAsiaTheme="minorEastAsia" w:hAnsiTheme="minorHAnsi" w:cstheme="minorBidi"/>
          <w:noProof/>
          <w:sz w:val="22"/>
          <w:szCs w:val="22"/>
          <w:lang w:val="ru-RU" w:eastAsia="ru-RU"/>
        </w:rPr>
      </w:pPr>
      <w:hyperlink w:anchor="_Toc501440908" w:history="1">
        <w:r w:rsidR="00970084" w:rsidRPr="00007D7F">
          <w:rPr>
            <w:rStyle w:val="aff7"/>
            <w:noProof/>
          </w:rPr>
          <w:t>1.2</w:t>
        </w:r>
        <w:r w:rsidR="00970084">
          <w:rPr>
            <w:rFonts w:asciiTheme="minorHAnsi" w:eastAsiaTheme="minorEastAsia" w:hAnsiTheme="minorHAnsi" w:cstheme="minorBidi"/>
            <w:noProof/>
            <w:sz w:val="22"/>
            <w:szCs w:val="22"/>
            <w:lang w:val="ru-RU" w:eastAsia="ru-RU"/>
          </w:rPr>
          <w:tab/>
        </w:r>
        <w:r w:rsidR="00970084" w:rsidRPr="00007D7F">
          <w:rPr>
            <w:rStyle w:val="aff7"/>
            <w:noProof/>
          </w:rPr>
          <w:t>Перечень и сведения о площади образуемых земельных участков, которые будут отнесены к территории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970084">
          <w:rPr>
            <w:noProof/>
            <w:webHidden/>
          </w:rPr>
          <w:tab/>
        </w:r>
        <w:r w:rsidR="00970084">
          <w:rPr>
            <w:noProof/>
            <w:webHidden/>
          </w:rPr>
          <w:fldChar w:fldCharType="begin"/>
        </w:r>
        <w:r w:rsidR="00970084">
          <w:rPr>
            <w:noProof/>
            <w:webHidden/>
          </w:rPr>
          <w:instrText xml:space="preserve"> PAGEREF _Toc501440908 \h </w:instrText>
        </w:r>
        <w:r w:rsidR="00970084">
          <w:rPr>
            <w:noProof/>
            <w:webHidden/>
          </w:rPr>
        </w:r>
        <w:r w:rsidR="00970084">
          <w:rPr>
            <w:noProof/>
            <w:webHidden/>
          </w:rPr>
          <w:fldChar w:fldCharType="separate"/>
        </w:r>
        <w:r w:rsidR="00970084">
          <w:rPr>
            <w:noProof/>
            <w:webHidden/>
          </w:rPr>
          <w:t>5</w:t>
        </w:r>
        <w:r w:rsidR="00970084">
          <w:rPr>
            <w:noProof/>
            <w:webHidden/>
          </w:rPr>
          <w:fldChar w:fldCharType="end"/>
        </w:r>
      </w:hyperlink>
    </w:p>
    <w:p w:rsidR="00970084" w:rsidRDefault="005254F9" w:rsidP="00970084">
      <w:pPr>
        <w:pStyle w:val="25"/>
        <w:rPr>
          <w:rFonts w:asciiTheme="minorHAnsi" w:eastAsiaTheme="minorEastAsia" w:hAnsiTheme="minorHAnsi" w:cstheme="minorBidi"/>
          <w:noProof/>
          <w:sz w:val="22"/>
          <w:szCs w:val="22"/>
          <w:lang w:val="ru-RU" w:eastAsia="ru-RU"/>
        </w:rPr>
      </w:pPr>
      <w:hyperlink w:anchor="_Toc501440909" w:history="1">
        <w:r w:rsidR="00970084" w:rsidRPr="00007D7F">
          <w:rPr>
            <w:rStyle w:val="aff7"/>
            <w:noProof/>
          </w:rPr>
          <w:t>1.3</w:t>
        </w:r>
        <w:r w:rsidR="00970084">
          <w:rPr>
            <w:rFonts w:asciiTheme="minorHAnsi" w:eastAsiaTheme="minorEastAsia" w:hAnsiTheme="minorHAnsi" w:cstheme="minorBidi"/>
            <w:noProof/>
            <w:sz w:val="22"/>
            <w:szCs w:val="22"/>
            <w:lang w:val="ru-RU" w:eastAsia="ru-RU"/>
          </w:rPr>
          <w:tab/>
        </w:r>
        <w:r w:rsidR="00970084" w:rsidRPr="00007D7F">
          <w:rPr>
            <w:rStyle w:val="aff7"/>
            <w:noProof/>
          </w:rPr>
          <w:t>Вид разрешенного использования образуемых земельных участков в соответствии с проектом планировки территории</w:t>
        </w:r>
        <w:r w:rsidR="00970084">
          <w:rPr>
            <w:noProof/>
            <w:webHidden/>
          </w:rPr>
          <w:tab/>
        </w:r>
        <w:r w:rsidR="00970084">
          <w:rPr>
            <w:noProof/>
            <w:webHidden/>
          </w:rPr>
          <w:fldChar w:fldCharType="begin"/>
        </w:r>
        <w:r w:rsidR="00970084">
          <w:rPr>
            <w:noProof/>
            <w:webHidden/>
          </w:rPr>
          <w:instrText xml:space="preserve"> PAGEREF _Toc501440909 \h </w:instrText>
        </w:r>
        <w:r w:rsidR="00970084">
          <w:rPr>
            <w:noProof/>
            <w:webHidden/>
          </w:rPr>
        </w:r>
        <w:r w:rsidR="00970084">
          <w:rPr>
            <w:noProof/>
            <w:webHidden/>
          </w:rPr>
          <w:fldChar w:fldCharType="separate"/>
        </w:r>
        <w:r w:rsidR="00970084">
          <w:rPr>
            <w:noProof/>
            <w:webHidden/>
          </w:rPr>
          <w:t>5</w:t>
        </w:r>
        <w:r w:rsidR="00970084">
          <w:rPr>
            <w:noProof/>
            <w:webHidden/>
          </w:rPr>
          <w:fldChar w:fldCharType="end"/>
        </w:r>
      </w:hyperlink>
    </w:p>
    <w:p w:rsidR="00970084" w:rsidRDefault="005254F9" w:rsidP="00970084">
      <w:pPr>
        <w:pStyle w:val="25"/>
        <w:rPr>
          <w:rFonts w:asciiTheme="minorHAnsi" w:eastAsiaTheme="minorEastAsia" w:hAnsiTheme="minorHAnsi" w:cstheme="minorBidi"/>
          <w:noProof/>
          <w:sz w:val="22"/>
          <w:szCs w:val="22"/>
          <w:lang w:val="ru-RU" w:eastAsia="ru-RU"/>
        </w:rPr>
      </w:pPr>
      <w:hyperlink w:anchor="_Toc501440910" w:history="1">
        <w:r w:rsidR="00970084" w:rsidRPr="00007D7F">
          <w:rPr>
            <w:rStyle w:val="aff7"/>
            <w:noProof/>
          </w:rPr>
          <w:t>2.1                Чертежи проекта межевания территории М 1:1000</w:t>
        </w:r>
        <w:r w:rsidR="00970084">
          <w:rPr>
            <w:noProof/>
            <w:webHidden/>
          </w:rPr>
          <w:tab/>
        </w:r>
        <w:r w:rsidR="00970084">
          <w:rPr>
            <w:noProof/>
            <w:webHidden/>
          </w:rPr>
          <w:fldChar w:fldCharType="begin"/>
        </w:r>
        <w:r w:rsidR="00970084">
          <w:rPr>
            <w:noProof/>
            <w:webHidden/>
          </w:rPr>
          <w:instrText xml:space="preserve"> PAGEREF _Toc501440910 \h </w:instrText>
        </w:r>
        <w:r w:rsidR="00970084">
          <w:rPr>
            <w:noProof/>
            <w:webHidden/>
          </w:rPr>
        </w:r>
        <w:r w:rsidR="00970084">
          <w:rPr>
            <w:noProof/>
            <w:webHidden/>
          </w:rPr>
          <w:fldChar w:fldCharType="separate"/>
        </w:r>
        <w:r w:rsidR="00970084">
          <w:rPr>
            <w:noProof/>
            <w:webHidden/>
          </w:rPr>
          <w:t>6</w:t>
        </w:r>
        <w:r w:rsidR="00970084">
          <w:rPr>
            <w:noProof/>
            <w:webHidden/>
          </w:rPr>
          <w:fldChar w:fldCharType="end"/>
        </w:r>
      </w:hyperlink>
    </w:p>
    <w:p w:rsidR="0004169E" w:rsidRPr="00970084" w:rsidRDefault="00970084" w:rsidP="00970084">
      <w:pPr>
        <w:pStyle w:val="123"/>
        <w:rPr>
          <w:b w:val="0"/>
          <w:sz w:val="26"/>
          <w:szCs w:val="26"/>
        </w:rPr>
        <w:sectPr w:rsidR="0004169E" w:rsidRPr="00970084" w:rsidSect="00127976">
          <w:headerReference w:type="default" r:id="rId13"/>
          <w:footerReference w:type="default" r:id="rId14"/>
          <w:headerReference w:type="first" r:id="rId15"/>
          <w:footerReference w:type="first" r:id="rId16"/>
          <w:pgSz w:w="11906" w:h="16838" w:code="9"/>
          <w:pgMar w:top="1134" w:right="624" w:bottom="1701" w:left="1417" w:header="357" w:footer="323" w:gutter="0"/>
          <w:cols w:space="708"/>
          <w:docGrid w:linePitch="360"/>
        </w:sectPr>
      </w:pPr>
      <w:r w:rsidRPr="003553A2">
        <w:rPr>
          <w:noProof/>
          <w:lang w:val="en-US"/>
        </w:rPr>
        <w:fldChar w:fldCharType="end"/>
      </w:r>
    </w:p>
    <w:p w:rsidR="00970084" w:rsidRPr="00970084" w:rsidRDefault="00970084" w:rsidP="00970084">
      <w:pPr>
        <w:pStyle w:val="1"/>
        <w:numPr>
          <w:ilvl w:val="0"/>
          <w:numId w:val="0"/>
        </w:numPr>
        <w:jc w:val="center"/>
        <w:rPr>
          <w:b w:val="0"/>
          <w:sz w:val="26"/>
          <w:szCs w:val="26"/>
        </w:rPr>
      </w:pPr>
      <w:bookmarkStart w:id="3" w:name="_Toc501440906"/>
      <w:r w:rsidRPr="00970084">
        <w:rPr>
          <w:b w:val="0"/>
          <w:sz w:val="26"/>
          <w:szCs w:val="26"/>
          <w:lang w:val="ru-RU"/>
        </w:rPr>
        <w:lastRenderedPageBreak/>
        <w:t>29</w:t>
      </w:r>
    </w:p>
    <w:p w:rsidR="00970084" w:rsidRDefault="00970084" w:rsidP="00970084">
      <w:pPr>
        <w:pStyle w:val="1"/>
      </w:pPr>
      <w:r>
        <w:t>Проект межевания территории</w:t>
      </w:r>
      <w:bookmarkEnd w:id="3"/>
    </w:p>
    <w:p w:rsidR="00970084" w:rsidRDefault="00970084" w:rsidP="00970084">
      <w:r w:rsidRPr="00A023ED">
        <w:t>В соответствие с</w:t>
      </w:r>
      <w:r>
        <w:t xml:space="preserve"> частью 2</w:t>
      </w:r>
      <w:r w:rsidRPr="00A023ED">
        <w:t xml:space="preserve"> ст</w:t>
      </w:r>
      <w:r>
        <w:t xml:space="preserve">атьи </w:t>
      </w:r>
      <w:r w:rsidRPr="00A023ED">
        <w:t xml:space="preserve">43 </w:t>
      </w:r>
      <w:r>
        <w:t xml:space="preserve">Градостроительного кодекса Российской Федерации подготовка проекта межевания территории осуществляется </w:t>
      </w:r>
      <w:proofErr w:type="gramStart"/>
      <w:r>
        <w:t>для</w:t>
      </w:r>
      <w:proofErr w:type="gramEnd"/>
      <w:r>
        <w:t>:</w:t>
      </w:r>
    </w:p>
    <w:p w:rsidR="00970084" w:rsidRDefault="00970084" w:rsidP="00970084">
      <w:r>
        <w:t>- определения местоположения границ образуемых и изменяемых земельных участков;</w:t>
      </w:r>
    </w:p>
    <w:p w:rsidR="00970084" w:rsidRPr="00A023ED" w:rsidRDefault="00970084" w:rsidP="00970084">
      <w: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 же для установления, изменения, отмены красных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970084" w:rsidRDefault="00970084" w:rsidP="00970084">
      <w:pPr>
        <w:pStyle w:val="20"/>
      </w:pPr>
      <w:bookmarkStart w:id="4" w:name="_Toc501440907"/>
      <w:r w:rsidRPr="003334ED">
        <w:t xml:space="preserve">Перечень и сведения о площади образуемых земельных </w:t>
      </w:r>
      <w:r>
        <w:t xml:space="preserve">участков, возможные способы их </w:t>
      </w:r>
      <w:r w:rsidRPr="003334ED">
        <w:t>образования</w:t>
      </w:r>
      <w:bookmarkEnd w:id="4"/>
    </w:p>
    <w:p w:rsidR="00970084" w:rsidRDefault="00970084" w:rsidP="00970084">
      <w:r>
        <w:t>Образование земельных участков происходит путем раздела земельного участка с кадастровым номером 86:08:0000000:467 с сохранением исходного земельного участка в измененных границах и образованием земельных участков из земель, находящихся в государственной или муниципальной собственности.</w:t>
      </w:r>
    </w:p>
    <w:p w:rsidR="00970084" w:rsidRDefault="00970084" w:rsidP="00970084"/>
    <w:p w:rsidR="00970084" w:rsidRPr="005A5AE5" w:rsidRDefault="00970084" w:rsidP="00970084">
      <w:r>
        <w:t>Расчет полосы отвода земельных участков необходимых для проектируемых объектов производится с учетом действующих норм отвода земель.</w:t>
      </w:r>
    </w:p>
    <w:p w:rsidR="00970084" w:rsidRDefault="00970084" w:rsidP="00970084">
      <w:pPr>
        <w:suppressAutoHyphens/>
        <w:spacing w:line="240" w:lineRule="auto"/>
        <w:ind w:firstLine="0"/>
        <w:contextualSpacing/>
      </w:pPr>
    </w:p>
    <w:p w:rsidR="00970084" w:rsidRPr="00D23A60" w:rsidRDefault="00970084" w:rsidP="00970084">
      <w:pPr>
        <w:suppressAutoHyphens/>
        <w:spacing w:line="240" w:lineRule="auto"/>
        <w:ind w:firstLine="0"/>
        <w:contextualSpacing/>
      </w:pPr>
      <w:r w:rsidRPr="00D23A60">
        <w:t xml:space="preserve">Таблица </w:t>
      </w:r>
      <w:r>
        <w:t>5</w:t>
      </w:r>
      <w:r w:rsidRPr="00D23A60">
        <w:t>.</w:t>
      </w:r>
      <w:r>
        <w:t xml:space="preserve">1 - </w:t>
      </w:r>
      <w:r w:rsidRPr="00D23A60">
        <w:t>Площади земельных участков, необходимые для строительства и эксплуатации проектируемых объектов</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126"/>
        <w:gridCol w:w="1985"/>
        <w:gridCol w:w="1672"/>
      </w:tblGrid>
      <w:tr w:rsidR="00970084" w:rsidRPr="00510913" w:rsidTr="00A028FC">
        <w:trPr>
          <w:trHeight w:val="928"/>
          <w:tblHeader/>
          <w:jc w:val="center"/>
        </w:trPr>
        <w:tc>
          <w:tcPr>
            <w:tcW w:w="3681" w:type="dxa"/>
            <w:vAlign w:val="center"/>
          </w:tcPr>
          <w:p w:rsidR="00970084" w:rsidRPr="00D23A60" w:rsidRDefault="00970084" w:rsidP="00A028FC">
            <w:pPr>
              <w:spacing w:line="240" w:lineRule="auto"/>
              <w:ind w:firstLine="0"/>
              <w:jc w:val="center"/>
            </w:pPr>
            <w:r w:rsidRPr="00D23A60">
              <w:t>Наименование объекта (кадастровый номер)</w:t>
            </w:r>
          </w:p>
        </w:tc>
        <w:tc>
          <w:tcPr>
            <w:tcW w:w="2126" w:type="dxa"/>
            <w:shd w:val="clear" w:color="auto" w:fill="auto"/>
            <w:vAlign w:val="center"/>
          </w:tcPr>
          <w:p w:rsidR="00970084" w:rsidRPr="00D23A60" w:rsidRDefault="00970084" w:rsidP="00A028FC">
            <w:pPr>
              <w:spacing w:line="240" w:lineRule="auto"/>
              <w:ind w:firstLine="0"/>
              <w:jc w:val="center"/>
            </w:pPr>
            <w:r w:rsidRPr="00D23A60">
              <w:t>Площадь вновь испрашиваемых земельных участков, га</w:t>
            </w:r>
          </w:p>
        </w:tc>
        <w:tc>
          <w:tcPr>
            <w:tcW w:w="1985" w:type="dxa"/>
            <w:shd w:val="clear" w:color="auto" w:fill="auto"/>
            <w:vAlign w:val="center"/>
          </w:tcPr>
          <w:p w:rsidR="00970084" w:rsidRPr="00D23A60" w:rsidRDefault="00970084" w:rsidP="00A028FC">
            <w:pPr>
              <w:spacing w:line="240" w:lineRule="auto"/>
              <w:ind w:firstLine="0"/>
              <w:jc w:val="center"/>
            </w:pPr>
            <w:r w:rsidRPr="00D23A60">
              <w:t>Площадь по земельным участкам, арендованным ранее, га</w:t>
            </w:r>
          </w:p>
        </w:tc>
        <w:tc>
          <w:tcPr>
            <w:tcW w:w="1672" w:type="dxa"/>
            <w:shd w:val="clear" w:color="auto" w:fill="auto"/>
            <w:vAlign w:val="center"/>
          </w:tcPr>
          <w:p w:rsidR="00970084" w:rsidRPr="00D23A60" w:rsidRDefault="00970084" w:rsidP="00A028FC">
            <w:pPr>
              <w:spacing w:line="240" w:lineRule="auto"/>
              <w:ind w:firstLine="0"/>
              <w:jc w:val="center"/>
            </w:pPr>
            <w:r w:rsidRPr="006214E5">
              <w:t>Зона планируемого размещения, га</w:t>
            </w:r>
          </w:p>
        </w:tc>
      </w:tr>
      <w:tr w:rsidR="00970084" w:rsidRPr="00510913" w:rsidTr="00A028FC">
        <w:trPr>
          <w:trHeight w:val="469"/>
          <w:tblHeader/>
          <w:jc w:val="center"/>
        </w:trPr>
        <w:tc>
          <w:tcPr>
            <w:tcW w:w="3681" w:type="dxa"/>
            <w:vAlign w:val="center"/>
          </w:tcPr>
          <w:p w:rsidR="00970084" w:rsidRPr="00D23A60" w:rsidRDefault="00970084" w:rsidP="00A028FC">
            <w:pPr>
              <w:spacing w:line="240" w:lineRule="auto"/>
              <w:ind w:firstLine="0"/>
              <w:jc w:val="center"/>
            </w:pPr>
            <w:r w:rsidRPr="005C7838">
              <w:t xml:space="preserve">Напорный трубопровод перекачки очищенных стоков с КОС ПИМ в систему нефтесборных трубопроводов </w:t>
            </w:r>
            <w:proofErr w:type="spellStart"/>
            <w:r w:rsidRPr="005C7838">
              <w:t>Солкинского</w:t>
            </w:r>
            <w:proofErr w:type="spellEnd"/>
            <w:r w:rsidRPr="005C7838">
              <w:t xml:space="preserve"> месторождения</w:t>
            </w:r>
          </w:p>
        </w:tc>
        <w:tc>
          <w:tcPr>
            <w:tcW w:w="2126" w:type="dxa"/>
            <w:shd w:val="clear" w:color="auto" w:fill="auto"/>
            <w:vAlign w:val="center"/>
          </w:tcPr>
          <w:p w:rsidR="00970084" w:rsidRPr="00D23A60" w:rsidRDefault="00970084" w:rsidP="00A028FC">
            <w:pPr>
              <w:spacing w:line="240" w:lineRule="auto"/>
              <w:ind w:firstLine="73"/>
              <w:jc w:val="center"/>
            </w:pPr>
            <w:r>
              <w:t>2,2954</w:t>
            </w:r>
          </w:p>
        </w:tc>
        <w:tc>
          <w:tcPr>
            <w:tcW w:w="1985" w:type="dxa"/>
            <w:shd w:val="clear" w:color="auto" w:fill="auto"/>
            <w:vAlign w:val="center"/>
          </w:tcPr>
          <w:p w:rsidR="00970084" w:rsidRPr="00D23A60" w:rsidRDefault="00970084" w:rsidP="00A028FC">
            <w:pPr>
              <w:spacing w:line="240" w:lineRule="auto"/>
              <w:ind w:firstLine="73"/>
              <w:jc w:val="center"/>
            </w:pPr>
            <w:r>
              <w:t>1,5564</w:t>
            </w:r>
          </w:p>
        </w:tc>
        <w:tc>
          <w:tcPr>
            <w:tcW w:w="1672" w:type="dxa"/>
            <w:shd w:val="clear" w:color="auto" w:fill="auto"/>
            <w:vAlign w:val="center"/>
          </w:tcPr>
          <w:p w:rsidR="00970084" w:rsidRPr="00D23A60" w:rsidRDefault="00970084" w:rsidP="00A028FC">
            <w:pPr>
              <w:spacing w:line="240" w:lineRule="auto"/>
              <w:ind w:firstLine="73"/>
              <w:jc w:val="center"/>
            </w:pPr>
            <w:r>
              <w:t>3,8518</w:t>
            </w:r>
          </w:p>
        </w:tc>
      </w:tr>
    </w:tbl>
    <w:p w:rsidR="001D1423" w:rsidRPr="00970084" w:rsidRDefault="001D1423" w:rsidP="00970084">
      <w:pPr>
        <w:tabs>
          <w:tab w:val="center" w:pos="5287"/>
        </w:tabs>
        <w:ind w:firstLine="0"/>
        <w:rPr>
          <w:sz w:val="20"/>
        </w:rPr>
        <w:sectPr w:rsidR="001D1423" w:rsidRPr="00970084" w:rsidSect="00127976">
          <w:pgSz w:w="11906" w:h="16838" w:code="9"/>
          <w:pgMar w:top="1134" w:right="624" w:bottom="1701" w:left="1417" w:header="357" w:footer="323" w:gutter="0"/>
          <w:cols w:space="708"/>
          <w:docGrid w:linePitch="360"/>
        </w:sectPr>
      </w:pPr>
    </w:p>
    <w:p w:rsidR="00906C96" w:rsidRPr="00970084" w:rsidRDefault="00970084" w:rsidP="00970084">
      <w:pPr>
        <w:ind w:firstLine="0"/>
        <w:jc w:val="center"/>
        <w:rPr>
          <w:sz w:val="26"/>
          <w:szCs w:val="26"/>
        </w:rPr>
      </w:pPr>
      <w:bookmarkStart w:id="5" w:name="_Toc460922400"/>
      <w:bookmarkStart w:id="6" w:name="_Toc2500477"/>
      <w:bookmarkStart w:id="7" w:name="_Toc22451585"/>
      <w:bookmarkStart w:id="8" w:name="_Toc24776584"/>
      <w:bookmarkStart w:id="9" w:name="_Toc24776726"/>
      <w:bookmarkStart w:id="10" w:name="_Toc85359910"/>
      <w:bookmarkStart w:id="11" w:name="_Toc85509279"/>
      <w:bookmarkStart w:id="12" w:name="_Toc85511921"/>
      <w:bookmarkStart w:id="13" w:name="_Toc94502776"/>
      <w:bookmarkStart w:id="14" w:name="_Toc94502815"/>
      <w:bookmarkStart w:id="15" w:name="_Toc94502946"/>
      <w:bookmarkStart w:id="16" w:name="_Toc94529403"/>
      <w:bookmarkEnd w:id="1"/>
      <w:bookmarkEnd w:id="2"/>
      <w:r w:rsidRPr="00970084">
        <w:rPr>
          <w:sz w:val="26"/>
          <w:szCs w:val="26"/>
        </w:rPr>
        <w:lastRenderedPageBreak/>
        <w:t>30</w:t>
      </w:r>
    </w:p>
    <w:p w:rsidR="00112C7E" w:rsidRPr="000F0179" w:rsidRDefault="00112C7E" w:rsidP="005D52A1">
      <w:pPr>
        <w:ind w:firstLine="0"/>
        <w:jc w:val="left"/>
        <w:rPr>
          <w:color w:val="000000" w:themeColor="text1"/>
        </w:rPr>
      </w:pPr>
      <w:r w:rsidRPr="000F0179">
        <w:rPr>
          <w:color w:val="000000" w:themeColor="text1"/>
        </w:rPr>
        <w:t>Таблица 5.</w:t>
      </w:r>
      <w:r w:rsidR="005D52A1">
        <w:rPr>
          <w:color w:val="000000" w:themeColor="text1"/>
        </w:rPr>
        <w:t>2</w:t>
      </w:r>
      <w:r w:rsidRPr="000F0179">
        <w:rPr>
          <w:color w:val="000000" w:themeColor="text1"/>
        </w:rPr>
        <w:t xml:space="preserve"> -  Площадь </w:t>
      </w:r>
      <w:r w:rsidR="0018113C">
        <w:rPr>
          <w:color w:val="000000" w:themeColor="text1"/>
        </w:rPr>
        <w:t>испрашиваемых</w:t>
      </w:r>
      <w:r w:rsidR="000F0179" w:rsidRPr="000F0179">
        <w:rPr>
          <w:color w:val="000000" w:themeColor="text1"/>
        </w:rPr>
        <w:t xml:space="preserve"> земельных участков</w:t>
      </w:r>
      <w:r w:rsidR="004D27DA">
        <w:rPr>
          <w:color w:val="000000" w:themeColor="text1"/>
        </w:rPr>
        <w:t xml:space="preserve"> под проектируемый объект</w:t>
      </w:r>
    </w:p>
    <w:tbl>
      <w:tblPr>
        <w:tblW w:w="7611" w:type="dxa"/>
        <w:tblInd w:w="1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2"/>
        <w:gridCol w:w="1877"/>
        <w:gridCol w:w="2802"/>
      </w:tblGrid>
      <w:tr w:rsidR="00503C43" w:rsidRPr="001E723A" w:rsidTr="00503C43">
        <w:tc>
          <w:tcPr>
            <w:tcW w:w="2932" w:type="dxa"/>
            <w:shd w:val="clear" w:color="auto" w:fill="auto"/>
            <w:vAlign w:val="center"/>
          </w:tcPr>
          <w:p w:rsidR="00503C43" w:rsidRPr="00155E65" w:rsidRDefault="00503C43" w:rsidP="00806349">
            <w:pPr>
              <w:pStyle w:val="2ff0"/>
              <w:suppressAutoHyphens/>
              <w:spacing w:after="0" w:line="240" w:lineRule="auto"/>
              <w:ind w:left="0"/>
              <w:jc w:val="center"/>
              <w:rPr>
                <w:rFonts w:ascii="Times New Roman" w:hAnsi="Times New Roman"/>
                <w:b/>
                <w:sz w:val="22"/>
                <w:szCs w:val="22"/>
              </w:rPr>
            </w:pPr>
            <w:r w:rsidRPr="00155E65">
              <w:rPr>
                <w:rFonts w:ascii="Times New Roman" w:hAnsi="Times New Roman"/>
                <w:b/>
                <w:sz w:val="22"/>
                <w:szCs w:val="22"/>
              </w:rPr>
              <w:t>Кадастровый номер земельного участка</w:t>
            </w:r>
          </w:p>
        </w:tc>
        <w:tc>
          <w:tcPr>
            <w:tcW w:w="1877" w:type="dxa"/>
            <w:shd w:val="clear" w:color="auto" w:fill="auto"/>
            <w:vAlign w:val="center"/>
          </w:tcPr>
          <w:p w:rsidR="00503C43" w:rsidRPr="00155E65" w:rsidRDefault="00503C43" w:rsidP="00806349">
            <w:pPr>
              <w:pStyle w:val="2ff0"/>
              <w:suppressAutoHyphens/>
              <w:spacing w:after="0" w:line="240" w:lineRule="auto"/>
              <w:ind w:left="0" w:firstLine="15"/>
              <w:jc w:val="center"/>
              <w:rPr>
                <w:rFonts w:ascii="Times New Roman" w:hAnsi="Times New Roman"/>
                <w:b/>
                <w:sz w:val="22"/>
                <w:szCs w:val="22"/>
              </w:rPr>
            </w:pPr>
            <w:r w:rsidRPr="00155E65">
              <w:rPr>
                <w:rFonts w:ascii="Times New Roman" w:hAnsi="Times New Roman"/>
                <w:b/>
                <w:sz w:val="22"/>
                <w:szCs w:val="22"/>
              </w:rPr>
              <w:t>Испрашиваемая площадь земельного участка, га</w:t>
            </w:r>
          </w:p>
        </w:tc>
        <w:tc>
          <w:tcPr>
            <w:tcW w:w="2802" w:type="dxa"/>
            <w:shd w:val="clear" w:color="auto" w:fill="auto"/>
            <w:vAlign w:val="center"/>
          </w:tcPr>
          <w:p w:rsidR="00503C43" w:rsidRPr="00155E65" w:rsidRDefault="00503C43" w:rsidP="00806349">
            <w:pPr>
              <w:pStyle w:val="2ff0"/>
              <w:suppressAutoHyphens/>
              <w:spacing w:after="0" w:line="240" w:lineRule="auto"/>
              <w:ind w:left="0"/>
              <w:jc w:val="center"/>
              <w:rPr>
                <w:rFonts w:ascii="Times New Roman" w:hAnsi="Times New Roman"/>
                <w:b/>
                <w:sz w:val="22"/>
                <w:szCs w:val="22"/>
              </w:rPr>
            </w:pPr>
            <w:r w:rsidRPr="00155E65">
              <w:rPr>
                <w:rFonts w:ascii="Times New Roman" w:hAnsi="Times New Roman"/>
                <w:b/>
                <w:sz w:val="22"/>
                <w:szCs w:val="22"/>
              </w:rPr>
              <w:t>Категория земель</w:t>
            </w:r>
          </w:p>
        </w:tc>
      </w:tr>
      <w:tr w:rsidR="00503C43" w:rsidRPr="001E723A" w:rsidTr="00503C43">
        <w:tc>
          <w:tcPr>
            <w:tcW w:w="2932" w:type="dxa"/>
            <w:shd w:val="clear" w:color="auto" w:fill="auto"/>
            <w:vAlign w:val="center"/>
          </w:tcPr>
          <w:p w:rsidR="00503C43" w:rsidRPr="00155E65" w:rsidRDefault="00503C43" w:rsidP="00806349">
            <w:pPr>
              <w:ind w:left="164" w:firstLine="22"/>
              <w:jc w:val="center"/>
              <w:rPr>
                <w:b/>
                <w:sz w:val="22"/>
                <w:szCs w:val="22"/>
              </w:rPr>
            </w:pPr>
            <w:r w:rsidRPr="00155E65">
              <w:rPr>
                <w:b/>
                <w:sz w:val="22"/>
                <w:szCs w:val="22"/>
              </w:rPr>
              <w:t>1</w:t>
            </w:r>
          </w:p>
        </w:tc>
        <w:tc>
          <w:tcPr>
            <w:tcW w:w="1877" w:type="dxa"/>
            <w:shd w:val="clear" w:color="auto" w:fill="auto"/>
            <w:vAlign w:val="center"/>
          </w:tcPr>
          <w:p w:rsidR="00503C43" w:rsidRPr="00155E65" w:rsidRDefault="00503C43" w:rsidP="00806349">
            <w:pPr>
              <w:ind w:left="164" w:firstLine="22"/>
              <w:jc w:val="center"/>
              <w:rPr>
                <w:b/>
                <w:sz w:val="22"/>
                <w:szCs w:val="22"/>
              </w:rPr>
            </w:pPr>
            <w:r w:rsidRPr="00155E65">
              <w:rPr>
                <w:b/>
                <w:sz w:val="22"/>
                <w:szCs w:val="22"/>
              </w:rPr>
              <w:t>2</w:t>
            </w:r>
          </w:p>
        </w:tc>
        <w:tc>
          <w:tcPr>
            <w:tcW w:w="2802" w:type="dxa"/>
            <w:shd w:val="clear" w:color="auto" w:fill="auto"/>
            <w:vAlign w:val="center"/>
          </w:tcPr>
          <w:p w:rsidR="00503C43" w:rsidRPr="00155E65" w:rsidRDefault="00503C43" w:rsidP="00806349">
            <w:pPr>
              <w:ind w:left="164" w:firstLine="22"/>
              <w:jc w:val="center"/>
              <w:rPr>
                <w:b/>
                <w:sz w:val="22"/>
                <w:szCs w:val="22"/>
              </w:rPr>
            </w:pPr>
            <w:r w:rsidRPr="00155E65">
              <w:rPr>
                <w:b/>
                <w:sz w:val="22"/>
                <w:szCs w:val="22"/>
              </w:rPr>
              <w:t>3</w:t>
            </w:r>
          </w:p>
        </w:tc>
      </w:tr>
      <w:tr w:rsidR="00503C43" w:rsidRPr="001E723A" w:rsidTr="00503C43">
        <w:tc>
          <w:tcPr>
            <w:tcW w:w="2932" w:type="dxa"/>
            <w:shd w:val="clear" w:color="auto" w:fill="auto"/>
            <w:vAlign w:val="center"/>
          </w:tcPr>
          <w:p w:rsidR="00503C43" w:rsidRPr="00155E65" w:rsidRDefault="00503C43" w:rsidP="00FF0B33">
            <w:pPr>
              <w:ind w:left="164" w:firstLine="22"/>
              <w:jc w:val="center"/>
              <w:rPr>
                <w:color w:val="000000" w:themeColor="text1"/>
                <w:sz w:val="22"/>
                <w:szCs w:val="22"/>
              </w:rPr>
            </w:pPr>
            <w:r w:rsidRPr="00155E65">
              <w:rPr>
                <w:color w:val="000000" w:themeColor="text1"/>
                <w:sz w:val="22"/>
                <w:szCs w:val="22"/>
              </w:rPr>
              <w:t>86:08:0000000:467:ЗУ1</w:t>
            </w:r>
          </w:p>
        </w:tc>
        <w:tc>
          <w:tcPr>
            <w:tcW w:w="1877" w:type="dxa"/>
            <w:shd w:val="clear" w:color="auto" w:fill="auto"/>
            <w:vAlign w:val="center"/>
          </w:tcPr>
          <w:p w:rsidR="00503C43" w:rsidRPr="00155E65" w:rsidRDefault="00503C43" w:rsidP="002B673E">
            <w:pPr>
              <w:ind w:firstLine="0"/>
              <w:jc w:val="center"/>
              <w:rPr>
                <w:color w:val="000000" w:themeColor="text1"/>
                <w:sz w:val="22"/>
                <w:szCs w:val="22"/>
              </w:rPr>
            </w:pPr>
            <w:r w:rsidRPr="00155E65">
              <w:rPr>
                <w:color w:val="000000" w:themeColor="text1"/>
                <w:sz w:val="22"/>
                <w:szCs w:val="22"/>
              </w:rPr>
              <w:t>1,6334</w:t>
            </w:r>
          </w:p>
        </w:tc>
        <w:tc>
          <w:tcPr>
            <w:tcW w:w="2802" w:type="dxa"/>
            <w:shd w:val="clear" w:color="auto" w:fill="auto"/>
            <w:vAlign w:val="center"/>
          </w:tcPr>
          <w:p w:rsidR="00503C43" w:rsidRPr="00155E65" w:rsidRDefault="00503C43" w:rsidP="00B43751">
            <w:pPr>
              <w:ind w:left="-44" w:firstLine="22"/>
              <w:rPr>
                <w:color w:val="000000" w:themeColor="text1"/>
                <w:sz w:val="22"/>
                <w:szCs w:val="22"/>
              </w:rPr>
            </w:pPr>
            <w:r w:rsidRPr="00155E65">
              <w:rPr>
                <w:color w:val="000000" w:themeColor="text1"/>
                <w:sz w:val="22"/>
                <w:szCs w:val="22"/>
              </w:rPr>
              <w:t xml:space="preserve">       Земли лесного фонда</w:t>
            </w:r>
          </w:p>
        </w:tc>
      </w:tr>
      <w:tr w:rsidR="00503C43" w:rsidRPr="001E723A" w:rsidTr="00503C43">
        <w:tc>
          <w:tcPr>
            <w:tcW w:w="2932" w:type="dxa"/>
            <w:shd w:val="clear" w:color="auto" w:fill="auto"/>
            <w:vAlign w:val="center"/>
          </w:tcPr>
          <w:p w:rsidR="00503C43" w:rsidRPr="00155E65" w:rsidRDefault="00503C43" w:rsidP="00A952FD">
            <w:pPr>
              <w:ind w:left="164" w:firstLine="22"/>
              <w:jc w:val="center"/>
              <w:rPr>
                <w:color w:val="000000" w:themeColor="text1"/>
                <w:sz w:val="22"/>
                <w:szCs w:val="22"/>
              </w:rPr>
            </w:pPr>
            <w:r w:rsidRPr="00155E65">
              <w:rPr>
                <w:color w:val="000000" w:themeColor="text1"/>
                <w:sz w:val="22"/>
                <w:szCs w:val="22"/>
              </w:rPr>
              <w:t>86:08:0000000:467:ЗУ2</w:t>
            </w:r>
          </w:p>
        </w:tc>
        <w:tc>
          <w:tcPr>
            <w:tcW w:w="1877" w:type="dxa"/>
            <w:shd w:val="clear" w:color="auto" w:fill="auto"/>
            <w:vAlign w:val="center"/>
          </w:tcPr>
          <w:p w:rsidR="00503C43" w:rsidRPr="00155E65" w:rsidRDefault="00503C43" w:rsidP="002B673E">
            <w:pPr>
              <w:ind w:firstLine="0"/>
              <w:jc w:val="center"/>
              <w:rPr>
                <w:color w:val="000000" w:themeColor="text1"/>
                <w:sz w:val="22"/>
                <w:szCs w:val="22"/>
              </w:rPr>
            </w:pPr>
            <w:r w:rsidRPr="00155E65">
              <w:rPr>
                <w:color w:val="000000" w:themeColor="text1"/>
                <w:sz w:val="22"/>
                <w:szCs w:val="22"/>
              </w:rPr>
              <w:t>0,0585</w:t>
            </w:r>
          </w:p>
        </w:tc>
        <w:tc>
          <w:tcPr>
            <w:tcW w:w="2802" w:type="dxa"/>
            <w:shd w:val="clear" w:color="auto" w:fill="auto"/>
            <w:vAlign w:val="center"/>
          </w:tcPr>
          <w:p w:rsidR="00503C43" w:rsidRPr="00155E65" w:rsidRDefault="00503C43" w:rsidP="00C1192F">
            <w:pPr>
              <w:ind w:left="164" w:firstLine="22"/>
              <w:jc w:val="left"/>
              <w:rPr>
                <w:color w:val="000000" w:themeColor="text1"/>
                <w:sz w:val="22"/>
                <w:szCs w:val="22"/>
              </w:rPr>
            </w:pPr>
            <w:r w:rsidRPr="00155E65">
              <w:rPr>
                <w:color w:val="000000" w:themeColor="text1"/>
                <w:sz w:val="22"/>
                <w:szCs w:val="22"/>
              </w:rPr>
              <w:t xml:space="preserve">   Земли лесного фонда</w:t>
            </w:r>
          </w:p>
        </w:tc>
      </w:tr>
      <w:tr w:rsidR="00503C43" w:rsidRPr="001E723A" w:rsidTr="00503C43">
        <w:tc>
          <w:tcPr>
            <w:tcW w:w="2932" w:type="dxa"/>
            <w:shd w:val="clear" w:color="auto" w:fill="auto"/>
            <w:vAlign w:val="center"/>
          </w:tcPr>
          <w:p w:rsidR="00503C43" w:rsidRPr="00155E65" w:rsidRDefault="00503C43" w:rsidP="00503C43">
            <w:pPr>
              <w:ind w:left="164" w:firstLine="22"/>
              <w:jc w:val="center"/>
              <w:rPr>
                <w:color w:val="000000" w:themeColor="text1"/>
                <w:sz w:val="22"/>
                <w:szCs w:val="22"/>
              </w:rPr>
            </w:pPr>
            <w:r w:rsidRPr="00155E65">
              <w:rPr>
                <w:color w:val="000000" w:themeColor="text1"/>
                <w:sz w:val="22"/>
                <w:szCs w:val="22"/>
              </w:rPr>
              <w:t>86:08:0020801:ЗУ3</w:t>
            </w:r>
          </w:p>
        </w:tc>
        <w:tc>
          <w:tcPr>
            <w:tcW w:w="1877"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0,1129</w:t>
            </w:r>
          </w:p>
        </w:tc>
        <w:tc>
          <w:tcPr>
            <w:tcW w:w="2802"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Земли запаса</w:t>
            </w:r>
          </w:p>
        </w:tc>
      </w:tr>
      <w:tr w:rsidR="00503C43" w:rsidRPr="001E723A" w:rsidTr="00503C43">
        <w:tc>
          <w:tcPr>
            <w:tcW w:w="2932" w:type="dxa"/>
            <w:shd w:val="clear" w:color="auto" w:fill="auto"/>
            <w:vAlign w:val="center"/>
          </w:tcPr>
          <w:p w:rsidR="00503C43" w:rsidRPr="00155E65" w:rsidRDefault="00503C43" w:rsidP="00503C43">
            <w:pPr>
              <w:ind w:left="164" w:firstLine="22"/>
              <w:jc w:val="center"/>
              <w:rPr>
                <w:color w:val="000000" w:themeColor="text1"/>
                <w:sz w:val="22"/>
                <w:szCs w:val="22"/>
              </w:rPr>
            </w:pPr>
            <w:r w:rsidRPr="00155E65">
              <w:rPr>
                <w:color w:val="000000" w:themeColor="text1"/>
                <w:sz w:val="22"/>
                <w:szCs w:val="22"/>
              </w:rPr>
              <w:t>86:08:0020801:ЗУ4</w:t>
            </w:r>
          </w:p>
        </w:tc>
        <w:tc>
          <w:tcPr>
            <w:tcW w:w="1877"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0,3693</w:t>
            </w:r>
          </w:p>
        </w:tc>
        <w:tc>
          <w:tcPr>
            <w:tcW w:w="2802"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Земли запаса</w:t>
            </w:r>
          </w:p>
        </w:tc>
      </w:tr>
      <w:tr w:rsidR="00503C43" w:rsidRPr="001E723A" w:rsidTr="00503C43">
        <w:tc>
          <w:tcPr>
            <w:tcW w:w="2932" w:type="dxa"/>
            <w:shd w:val="clear" w:color="auto" w:fill="auto"/>
            <w:vAlign w:val="center"/>
          </w:tcPr>
          <w:p w:rsidR="00503C43" w:rsidRPr="00155E65" w:rsidRDefault="00503C43" w:rsidP="00503C43">
            <w:pPr>
              <w:ind w:left="164" w:firstLine="22"/>
              <w:jc w:val="center"/>
              <w:rPr>
                <w:color w:val="000000" w:themeColor="text1"/>
                <w:sz w:val="22"/>
                <w:szCs w:val="22"/>
              </w:rPr>
            </w:pPr>
            <w:r w:rsidRPr="00155E65">
              <w:rPr>
                <w:color w:val="000000" w:themeColor="text1"/>
                <w:sz w:val="22"/>
                <w:szCs w:val="22"/>
              </w:rPr>
              <w:t>86:08:0020801:ЗУ5</w:t>
            </w:r>
          </w:p>
        </w:tc>
        <w:tc>
          <w:tcPr>
            <w:tcW w:w="1877"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0,1002</w:t>
            </w:r>
          </w:p>
        </w:tc>
        <w:tc>
          <w:tcPr>
            <w:tcW w:w="2802"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Земли запаса</w:t>
            </w:r>
          </w:p>
        </w:tc>
      </w:tr>
      <w:tr w:rsidR="00503C43" w:rsidRPr="001E723A" w:rsidTr="00503C43">
        <w:tc>
          <w:tcPr>
            <w:tcW w:w="2932" w:type="dxa"/>
            <w:shd w:val="clear" w:color="auto" w:fill="auto"/>
            <w:vAlign w:val="center"/>
          </w:tcPr>
          <w:p w:rsidR="00503C43" w:rsidRPr="00155E65" w:rsidRDefault="00503C43" w:rsidP="00503C43">
            <w:pPr>
              <w:ind w:left="164" w:firstLine="22"/>
              <w:jc w:val="center"/>
              <w:rPr>
                <w:color w:val="000000" w:themeColor="text1"/>
                <w:sz w:val="22"/>
                <w:szCs w:val="22"/>
              </w:rPr>
            </w:pPr>
            <w:r w:rsidRPr="00155E65">
              <w:rPr>
                <w:color w:val="000000" w:themeColor="text1"/>
                <w:sz w:val="22"/>
                <w:szCs w:val="22"/>
              </w:rPr>
              <w:t>86:08:0020801:ЗУ6</w:t>
            </w:r>
          </w:p>
        </w:tc>
        <w:tc>
          <w:tcPr>
            <w:tcW w:w="1877"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0,0211</w:t>
            </w:r>
          </w:p>
        </w:tc>
        <w:tc>
          <w:tcPr>
            <w:tcW w:w="2802" w:type="dxa"/>
            <w:shd w:val="clear" w:color="auto" w:fill="auto"/>
            <w:vAlign w:val="center"/>
          </w:tcPr>
          <w:p w:rsidR="00503C43" w:rsidRPr="00155E65" w:rsidRDefault="00503C43" w:rsidP="00C1192F">
            <w:pPr>
              <w:ind w:firstLine="0"/>
              <w:jc w:val="center"/>
              <w:rPr>
                <w:color w:val="000000" w:themeColor="text1"/>
                <w:sz w:val="22"/>
                <w:szCs w:val="22"/>
              </w:rPr>
            </w:pPr>
            <w:r w:rsidRPr="00155E65">
              <w:rPr>
                <w:color w:val="000000" w:themeColor="text1"/>
                <w:sz w:val="22"/>
                <w:szCs w:val="22"/>
              </w:rPr>
              <w:t>Земли запаса</w:t>
            </w:r>
          </w:p>
        </w:tc>
      </w:tr>
    </w:tbl>
    <w:p w:rsidR="00112C7E" w:rsidRPr="00053DDB" w:rsidRDefault="00112C7E" w:rsidP="00112C7E">
      <w:pPr>
        <w:tabs>
          <w:tab w:val="left" w:pos="2685"/>
        </w:tabs>
        <w:rPr>
          <w:bCs/>
          <w:sz w:val="14"/>
        </w:rPr>
      </w:pPr>
      <w:r>
        <w:tab/>
      </w:r>
    </w:p>
    <w:p w:rsidR="000F0F59" w:rsidRDefault="00252C45" w:rsidP="00252C45">
      <w:pPr>
        <w:pStyle w:val="20"/>
      </w:pPr>
      <w:bookmarkStart w:id="17" w:name="_Toc501440908"/>
      <w:r>
        <w:t>Перечень и сведения о площади образуемых земельных участков, которые будут отнесены к территории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7"/>
    </w:p>
    <w:p w:rsidR="005104B9" w:rsidRDefault="005104B9" w:rsidP="005104B9">
      <w:r>
        <w:t>Изъятие земельных участков для государственных и муниципальных нужд для размещения проектируемого объекта не требуется.</w:t>
      </w:r>
    </w:p>
    <w:p w:rsidR="00252C45" w:rsidRDefault="00252C45" w:rsidP="00252C45">
      <w:pPr>
        <w:pStyle w:val="20"/>
      </w:pPr>
      <w:bookmarkStart w:id="18" w:name="_Toc501440909"/>
      <w:r>
        <w:t xml:space="preserve">Вид разрешенного использования </w:t>
      </w:r>
      <w:r w:rsidR="005104B9">
        <w:t>образуемых земельных участков в соответствии с проектом планировки территории</w:t>
      </w:r>
      <w:bookmarkEnd w:id="18"/>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563"/>
        <w:gridCol w:w="1537"/>
        <w:gridCol w:w="1808"/>
        <w:gridCol w:w="1974"/>
      </w:tblGrid>
      <w:tr w:rsidR="00A94DEC" w:rsidRPr="00A94DEC" w:rsidTr="0063783A">
        <w:tc>
          <w:tcPr>
            <w:tcW w:w="1973" w:type="dxa"/>
            <w:shd w:val="clear" w:color="auto" w:fill="auto"/>
            <w:vAlign w:val="center"/>
          </w:tcPr>
          <w:p w:rsidR="00A94DEC" w:rsidRPr="00A94DEC" w:rsidRDefault="00A94DEC" w:rsidP="00A94DEC">
            <w:pPr>
              <w:pStyle w:val="2ff0"/>
              <w:suppressAutoHyphens/>
              <w:spacing w:after="0" w:line="240" w:lineRule="auto"/>
              <w:ind w:left="0"/>
              <w:jc w:val="center"/>
              <w:rPr>
                <w:rFonts w:ascii="Times New Roman" w:hAnsi="Times New Roman"/>
                <w:b/>
                <w:sz w:val="22"/>
                <w:szCs w:val="22"/>
              </w:rPr>
            </w:pPr>
            <w:r w:rsidRPr="00A94DEC">
              <w:rPr>
                <w:rFonts w:ascii="Times New Roman" w:hAnsi="Times New Roman"/>
                <w:b/>
                <w:sz w:val="22"/>
                <w:szCs w:val="22"/>
              </w:rPr>
              <w:t>Наименование объекта</w:t>
            </w:r>
          </w:p>
        </w:tc>
        <w:tc>
          <w:tcPr>
            <w:tcW w:w="2563" w:type="dxa"/>
            <w:vAlign w:val="center"/>
          </w:tcPr>
          <w:p w:rsidR="00A94DEC" w:rsidRPr="00A94DEC" w:rsidRDefault="00A94DEC" w:rsidP="00A94DEC">
            <w:pPr>
              <w:pStyle w:val="2ff0"/>
              <w:suppressAutoHyphens/>
              <w:spacing w:after="0" w:line="240" w:lineRule="auto"/>
              <w:ind w:left="0" w:firstLine="15"/>
              <w:jc w:val="center"/>
              <w:rPr>
                <w:rFonts w:ascii="Times New Roman" w:hAnsi="Times New Roman"/>
                <w:b/>
                <w:sz w:val="22"/>
                <w:szCs w:val="22"/>
              </w:rPr>
            </w:pPr>
            <w:r w:rsidRPr="00A94DEC">
              <w:rPr>
                <w:rFonts w:ascii="Times New Roman" w:hAnsi="Times New Roman"/>
                <w:b/>
                <w:sz w:val="22"/>
                <w:szCs w:val="22"/>
              </w:rPr>
              <w:t>Кадастровый номер земельного участка</w:t>
            </w:r>
          </w:p>
        </w:tc>
        <w:tc>
          <w:tcPr>
            <w:tcW w:w="1537" w:type="dxa"/>
            <w:shd w:val="clear" w:color="auto" w:fill="auto"/>
            <w:vAlign w:val="center"/>
          </w:tcPr>
          <w:p w:rsidR="00A94DEC" w:rsidRPr="00A94DEC" w:rsidRDefault="00A94DEC" w:rsidP="00A94DEC">
            <w:pPr>
              <w:pStyle w:val="2ff0"/>
              <w:suppressAutoHyphens/>
              <w:spacing w:after="0" w:line="240" w:lineRule="auto"/>
              <w:ind w:left="0" w:firstLine="15"/>
              <w:jc w:val="center"/>
              <w:rPr>
                <w:rFonts w:ascii="Times New Roman" w:hAnsi="Times New Roman"/>
                <w:b/>
                <w:sz w:val="22"/>
                <w:szCs w:val="22"/>
              </w:rPr>
            </w:pPr>
            <w:r w:rsidRPr="00A94DEC">
              <w:rPr>
                <w:rFonts w:ascii="Times New Roman" w:hAnsi="Times New Roman"/>
                <w:b/>
                <w:sz w:val="22"/>
                <w:szCs w:val="22"/>
              </w:rPr>
              <w:t>Площадь земельного участка, га</w:t>
            </w:r>
          </w:p>
        </w:tc>
        <w:tc>
          <w:tcPr>
            <w:tcW w:w="1808" w:type="dxa"/>
            <w:shd w:val="clear" w:color="auto" w:fill="auto"/>
            <w:vAlign w:val="center"/>
          </w:tcPr>
          <w:p w:rsidR="00A94DEC" w:rsidRPr="00A94DEC" w:rsidRDefault="00A94DEC" w:rsidP="00A94DEC">
            <w:pPr>
              <w:pStyle w:val="2ff0"/>
              <w:suppressAutoHyphens/>
              <w:spacing w:after="0" w:line="240" w:lineRule="auto"/>
              <w:ind w:left="0"/>
              <w:jc w:val="center"/>
              <w:rPr>
                <w:rFonts w:ascii="Times New Roman" w:hAnsi="Times New Roman"/>
                <w:b/>
                <w:sz w:val="22"/>
                <w:szCs w:val="22"/>
              </w:rPr>
            </w:pPr>
            <w:r w:rsidRPr="00A94DEC">
              <w:rPr>
                <w:rFonts w:ascii="Times New Roman" w:hAnsi="Times New Roman"/>
                <w:b/>
                <w:sz w:val="22"/>
                <w:szCs w:val="22"/>
              </w:rPr>
              <w:t>Категория земель</w:t>
            </w:r>
          </w:p>
        </w:tc>
        <w:tc>
          <w:tcPr>
            <w:tcW w:w="1974" w:type="dxa"/>
            <w:shd w:val="clear" w:color="auto" w:fill="auto"/>
            <w:vAlign w:val="center"/>
          </w:tcPr>
          <w:p w:rsidR="00A94DEC" w:rsidRPr="00A94DEC" w:rsidRDefault="00A94DEC" w:rsidP="00A94DEC">
            <w:pPr>
              <w:pStyle w:val="2ff0"/>
              <w:suppressAutoHyphens/>
              <w:spacing w:after="0" w:line="240" w:lineRule="auto"/>
              <w:ind w:left="0" w:firstLine="73"/>
              <w:jc w:val="center"/>
              <w:rPr>
                <w:rFonts w:ascii="Times New Roman" w:hAnsi="Times New Roman"/>
                <w:b/>
                <w:sz w:val="22"/>
                <w:szCs w:val="22"/>
              </w:rPr>
            </w:pPr>
            <w:r w:rsidRPr="00A94DEC">
              <w:rPr>
                <w:rFonts w:ascii="Times New Roman" w:hAnsi="Times New Roman"/>
                <w:b/>
                <w:sz w:val="22"/>
                <w:szCs w:val="22"/>
              </w:rPr>
              <w:t>Вид использования земельного участка</w:t>
            </w:r>
          </w:p>
        </w:tc>
      </w:tr>
      <w:tr w:rsidR="00A94DEC" w:rsidRPr="00A94DEC" w:rsidTr="0063783A">
        <w:tc>
          <w:tcPr>
            <w:tcW w:w="1973" w:type="dxa"/>
            <w:vMerge w:val="restart"/>
            <w:shd w:val="clear" w:color="auto" w:fill="auto"/>
            <w:vAlign w:val="center"/>
          </w:tcPr>
          <w:p w:rsidR="00A94DEC" w:rsidRPr="00A94DEC" w:rsidRDefault="00A94DEC" w:rsidP="00A94DEC">
            <w:pPr>
              <w:spacing w:line="240" w:lineRule="auto"/>
              <w:ind w:left="164" w:firstLine="22"/>
              <w:jc w:val="center"/>
              <w:rPr>
                <w:color w:val="000000" w:themeColor="text1"/>
                <w:sz w:val="22"/>
                <w:szCs w:val="22"/>
              </w:rPr>
            </w:pPr>
            <w:r w:rsidRPr="005C7838">
              <w:t xml:space="preserve">Напорный трубопровод перекачки очищенных стоков с КОС ПИМ в систему нефтесборных трубопроводов </w:t>
            </w:r>
            <w:proofErr w:type="spellStart"/>
            <w:r w:rsidRPr="005C7838">
              <w:t>Солкинского</w:t>
            </w:r>
            <w:proofErr w:type="spellEnd"/>
            <w:r w:rsidRPr="005C7838">
              <w:t xml:space="preserve"> месторождения</w:t>
            </w:r>
          </w:p>
        </w:tc>
        <w:tc>
          <w:tcPr>
            <w:tcW w:w="2563" w:type="dxa"/>
            <w:vAlign w:val="center"/>
          </w:tcPr>
          <w:p w:rsidR="00A94DEC" w:rsidRPr="00A94DEC" w:rsidRDefault="00A94DEC" w:rsidP="00A94DEC">
            <w:pPr>
              <w:spacing w:line="240" w:lineRule="auto"/>
              <w:ind w:left="164" w:firstLine="22"/>
              <w:jc w:val="center"/>
              <w:rPr>
                <w:color w:val="000000" w:themeColor="text1"/>
                <w:sz w:val="22"/>
                <w:szCs w:val="22"/>
              </w:rPr>
            </w:pPr>
            <w:r w:rsidRPr="00A94DEC">
              <w:rPr>
                <w:color w:val="000000" w:themeColor="text1"/>
                <w:sz w:val="22"/>
                <w:szCs w:val="22"/>
              </w:rPr>
              <w:t>86:08:0000000:467:ЗУ1</w:t>
            </w:r>
          </w:p>
        </w:tc>
        <w:tc>
          <w:tcPr>
            <w:tcW w:w="1537" w:type="dxa"/>
            <w:shd w:val="clear" w:color="auto" w:fill="auto"/>
            <w:vAlign w:val="center"/>
          </w:tcPr>
          <w:p w:rsidR="00A94DEC" w:rsidRPr="00A94DEC" w:rsidRDefault="00A94DEC" w:rsidP="00A94DEC">
            <w:pPr>
              <w:spacing w:line="240" w:lineRule="auto"/>
              <w:ind w:firstLine="0"/>
              <w:jc w:val="center"/>
              <w:rPr>
                <w:color w:val="000000" w:themeColor="text1"/>
                <w:sz w:val="22"/>
                <w:szCs w:val="22"/>
              </w:rPr>
            </w:pPr>
            <w:r w:rsidRPr="00A94DEC">
              <w:rPr>
                <w:color w:val="000000" w:themeColor="text1"/>
                <w:sz w:val="22"/>
                <w:szCs w:val="22"/>
              </w:rPr>
              <w:t>1,6334</w:t>
            </w:r>
          </w:p>
        </w:tc>
        <w:tc>
          <w:tcPr>
            <w:tcW w:w="1808" w:type="dxa"/>
            <w:shd w:val="clear" w:color="auto" w:fill="auto"/>
            <w:vAlign w:val="center"/>
          </w:tcPr>
          <w:p w:rsidR="00A94DEC" w:rsidRPr="00A94DEC" w:rsidRDefault="00A94DEC" w:rsidP="00A94DEC">
            <w:pPr>
              <w:spacing w:line="240" w:lineRule="auto"/>
              <w:ind w:left="-44" w:firstLine="22"/>
              <w:jc w:val="center"/>
              <w:rPr>
                <w:color w:val="000000" w:themeColor="text1"/>
                <w:sz w:val="22"/>
                <w:szCs w:val="22"/>
              </w:rPr>
            </w:pPr>
            <w:r w:rsidRPr="00A94DEC">
              <w:rPr>
                <w:color w:val="000000" w:themeColor="text1"/>
                <w:sz w:val="22"/>
                <w:szCs w:val="22"/>
              </w:rPr>
              <w:t>Земли лесного фонда</w:t>
            </w:r>
          </w:p>
        </w:tc>
        <w:tc>
          <w:tcPr>
            <w:tcW w:w="1974" w:type="dxa"/>
            <w:shd w:val="clear" w:color="auto" w:fill="auto"/>
            <w:vAlign w:val="center"/>
          </w:tcPr>
          <w:p w:rsidR="00A94DEC" w:rsidRPr="00A94DEC" w:rsidRDefault="00A94DEC" w:rsidP="00A94DEC">
            <w:pPr>
              <w:spacing w:line="240" w:lineRule="auto"/>
              <w:ind w:firstLine="0"/>
              <w:jc w:val="center"/>
              <w:rPr>
                <w:sz w:val="22"/>
                <w:szCs w:val="22"/>
              </w:rPr>
            </w:pPr>
            <w:r w:rsidRPr="00A94DEC">
              <w:rPr>
                <w:sz w:val="22"/>
                <w:szCs w:val="22"/>
              </w:rPr>
              <w:t>Выполнение работ по геологическому изучению недр, разработка месторождений полезных ископаемых</w:t>
            </w:r>
          </w:p>
        </w:tc>
      </w:tr>
      <w:tr w:rsidR="00A94DEC" w:rsidRPr="00A94DEC" w:rsidTr="0063783A">
        <w:tc>
          <w:tcPr>
            <w:tcW w:w="1973" w:type="dxa"/>
            <w:vMerge/>
            <w:shd w:val="clear" w:color="auto" w:fill="auto"/>
            <w:vAlign w:val="center"/>
          </w:tcPr>
          <w:p w:rsidR="00A94DEC" w:rsidRPr="00A94DEC" w:rsidRDefault="00A94DEC" w:rsidP="00A94DEC">
            <w:pPr>
              <w:spacing w:line="240" w:lineRule="auto"/>
              <w:ind w:left="164" w:firstLine="22"/>
              <w:jc w:val="center"/>
              <w:rPr>
                <w:color w:val="000000" w:themeColor="text1"/>
                <w:sz w:val="22"/>
                <w:szCs w:val="22"/>
              </w:rPr>
            </w:pPr>
          </w:p>
        </w:tc>
        <w:tc>
          <w:tcPr>
            <w:tcW w:w="2563" w:type="dxa"/>
            <w:vAlign w:val="center"/>
          </w:tcPr>
          <w:p w:rsidR="00A94DEC" w:rsidRPr="00A94DEC" w:rsidRDefault="00A94DEC" w:rsidP="00A94DEC">
            <w:pPr>
              <w:spacing w:line="240" w:lineRule="auto"/>
              <w:ind w:left="164" w:firstLine="22"/>
              <w:jc w:val="center"/>
              <w:rPr>
                <w:color w:val="000000" w:themeColor="text1"/>
                <w:sz w:val="22"/>
                <w:szCs w:val="22"/>
              </w:rPr>
            </w:pPr>
            <w:r w:rsidRPr="00A94DEC">
              <w:rPr>
                <w:color w:val="000000" w:themeColor="text1"/>
                <w:sz w:val="22"/>
                <w:szCs w:val="22"/>
              </w:rPr>
              <w:t>86:08:0000000:467:ЗУ2</w:t>
            </w:r>
          </w:p>
        </w:tc>
        <w:tc>
          <w:tcPr>
            <w:tcW w:w="1537" w:type="dxa"/>
            <w:shd w:val="clear" w:color="auto" w:fill="auto"/>
            <w:vAlign w:val="center"/>
          </w:tcPr>
          <w:p w:rsidR="00A94DEC" w:rsidRPr="00A94DEC" w:rsidRDefault="00A94DEC" w:rsidP="00A94DEC">
            <w:pPr>
              <w:spacing w:line="240" w:lineRule="auto"/>
              <w:ind w:firstLine="0"/>
              <w:jc w:val="center"/>
              <w:rPr>
                <w:color w:val="000000" w:themeColor="text1"/>
                <w:sz w:val="22"/>
                <w:szCs w:val="22"/>
              </w:rPr>
            </w:pPr>
            <w:r w:rsidRPr="00A94DEC">
              <w:rPr>
                <w:color w:val="000000" w:themeColor="text1"/>
                <w:sz w:val="22"/>
                <w:szCs w:val="22"/>
              </w:rPr>
              <w:t>0,0585</w:t>
            </w:r>
          </w:p>
        </w:tc>
        <w:tc>
          <w:tcPr>
            <w:tcW w:w="1808" w:type="dxa"/>
            <w:shd w:val="clear" w:color="auto" w:fill="auto"/>
            <w:vAlign w:val="center"/>
          </w:tcPr>
          <w:p w:rsidR="00A94DEC" w:rsidRPr="00A94DEC" w:rsidRDefault="00A94DEC" w:rsidP="00A94DEC">
            <w:pPr>
              <w:spacing w:line="240" w:lineRule="auto"/>
              <w:ind w:left="164" w:firstLine="22"/>
              <w:jc w:val="center"/>
              <w:rPr>
                <w:color w:val="000000" w:themeColor="text1"/>
                <w:sz w:val="22"/>
                <w:szCs w:val="22"/>
              </w:rPr>
            </w:pPr>
            <w:r w:rsidRPr="00A94DEC">
              <w:rPr>
                <w:color w:val="000000" w:themeColor="text1"/>
                <w:sz w:val="22"/>
                <w:szCs w:val="22"/>
              </w:rPr>
              <w:t>Земли лесного фонда</w:t>
            </w:r>
          </w:p>
        </w:tc>
        <w:tc>
          <w:tcPr>
            <w:tcW w:w="1974" w:type="dxa"/>
            <w:shd w:val="clear" w:color="auto" w:fill="auto"/>
            <w:vAlign w:val="center"/>
          </w:tcPr>
          <w:p w:rsidR="00A94DEC" w:rsidRPr="00A94DEC" w:rsidRDefault="00A94DEC" w:rsidP="00A94DEC">
            <w:pPr>
              <w:spacing w:line="240" w:lineRule="auto"/>
              <w:ind w:firstLine="0"/>
              <w:jc w:val="center"/>
              <w:rPr>
                <w:sz w:val="22"/>
                <w:szCs w:val="22"/>
              </w:rPr>
            </w:pPr>
            <w:r w:rsidRPr="00A94DEC">
              <w:rPr>
                <w:sz w:val="22"/>
                <w:szCs w:val="22"/>
              </w:rPr>
              <w:t>Выполнение работ по геологическому изучению недр, разработка месторождений полезных ископаемых</w:t>
            </w:r>
          </w:p>
        </w:tc>
      </w:tr>
      <w:tr w:rsidR="00A94DEC" w:rsidRPr="00A94DEC" w:rsidTr="0063783A">
        <w:tc>
          <w:tcPr>
            <w:tcW w:w="1973" w:type="dxa"/>
            <w:vMerge/>
            <w:shd w:val="clear" w:color="auto" w:fill="auto"/>
            <w:vAlign w:val="center"/>
          </w:tcPr>
          <w:p w:rsidR="00A94DEC" w:rsidRPr="00A94DEC" w:rsidRDefault="00A94DEC" w:rsidP="00A94DEC">
            <w:pPr>
              <w:spacing w:line="240" w:lineRule="auto"/>
              <w:ind w:left="164" w:firstLine="22"/>
              <w:jc w:val="center"/>
              <w:rPr>
                <w:color w:val="000000" w:themeColor="text1"/>
                <w:sz w:val="22"/>
                <w:szCs w:val="22"/>
              </w:rPr>
            </w:pPr>
          </w:p>
        </w:tc>
        <w:tc>
          <w:tcPr>
            <w:tcW w:w="2563" w:type="dxa"/>
            <w:vAlign w:val="center"/>
          </w:tcPr>
          <w:p w:rsidR="00A94DEC" w:rsidRPr="00A94DEC" w:rsidRDefault="00A94DEC" w:rsidP="00A94DEC">
            <w:pPr>
              <w:spacing w:line="240" w:lineRule="auto"/>
              <w:ind w:left="164" w:firstLine="22"/>
              <w:jc w:val="center"/>
              <w:rPr>
                <w:color w:val="000000" w:themeColor="text1"/>
                <w:sz w:val="22"/>
                <w:szCs w:val="22"/>
              </w:rPr>
            </w:pPr>
            <w:r w:rsidRPr="00A94DEC">
              <w:rPr>
                <w:color w:val="000000" w:themeColor="text1"/>
                <w:sz w:val="22"/>
                <w:szCs w:val="22"/>
              </w:rPr>
              <w:t>86:08:0020801:ЗУ3</w:t>
            </w:r>
          </w:p>
        </w:tc>
        <w:tc>
          <w:tcPr>
            <w:tcW w:w="1537" w:type="dxa"/>
            <w:shd w:val="clear" w:color="auto" w:fill="auto"/>
            <w:vAlign w:val="center"/>
          </w:tcPr>
          <w:p w:rsidR="00A94DEC" w:rsidRPr="00A94DEC" w:rsidRDefault="00A94DEC" w:rsidP="00A94DEC">
            <w:pPr>
              <w:spacing w:line="240" w:lineRule="auto"/>
              <w:ind w:firstLine="0"/>
              <w:jc w:val="center"/>
              <w:rPr>
                <w:color w:val="000000" w:themeColor="text1"/>
                <w:sz w:val="22"/>
                <w:szCs w:val="22"/>
              </w:rPr>
            </w:pPr>
            <w:r w:rsidRPr="00A94DEC">
              <w:rPr>
                <w:color w:val="000000" w:themeColor="text1"/>
                <w:sz w:val="22"/>
                <w:szCs w:val="22"/>
              </w:rPr>
              <w:t>0,1129</w:t>
            </w:r>
          </w:p>
        </w:tc>
        <w:tc>
          <w:tcPr>
            <w:tcW w:w="1808" w:type="dxa"/>
            <w:vMerge w:val="restart"/>
            <w:shd w:val="clear" w:color="auto" w:fill="auto"/>
            <w:vAlign w:val="center"/>
          </w:tcPr>
          <w:p w:rsidR="00A94DEC" w:rsidRPr="00A94DEC" w:rsidRDefault="00A94DEC" w:rsidP="00A94DEC">
            <w:pPr>
              <w:spacing w:line="240" w:lineRule="auto"/>
              <w:ind w:firstLine="0"/>
              <w:jc w:val="center"/>
              <w:rPr>
                <w:color w:val="000000" w:themeColor="text1"/>
                <w:sz w:val="22"/>
                <w:szCs w:val="22"/>
              </w:rPr>
            </w:pPr>
            <w:r w:rsidRPr="00A94DEC">
              <w:rPr>
                <w:color w:val="000000" w:themeColor="text1"/>
                <w:sz w:val="22"/>
                <w:szCs w:val="22"/>
              </w:rPr>
              <w:t>Земли запаса</w:t>
            </w:r>
          </w:p>
          <w:p w:rsidR="00A94DEC" w:rsidRPr="00A94DEC" w:rsidRDefault="00A94DEC" w:rsidP="00A94DEC">
            <w:pPr>
              <w:spacing w:line="240" w:lineRule="auto"/>
              <w:jc w:val="center"/>
              <w:rPr>
                <w:color w:val="000000" w:themeColor="text1"/>
                <w:sz w:val="22"/>
                <w:szCs w:val="22"/>
              </w:rPr>
            </w:pPr>
          </w:p>
        </w:tc>
        <w:tc>
          <w:tcPr>
            <w:tcW w:w="1974" w:type="dxa"/>
            <w:vMerge w:val="restart"/>
            <w:shd w:val="clear" w:color="auto" w:fill="auto"/>
            <w:vAlign w:val="center"/>
          </w:tcPr>
          <w:p w:rsidR="00A94DEC" w:rsidRPr="00A94DEC" w:rsidRDefault="00A94DEC" w:rsidP="00A94DEC">
            <w:pPr>
              <w:spacing w:line="240" w:lineRule="auto"/>
              <w:ind w:firstLine="0"/>
              <w:jc w:val="center"/>
              <w:rPr>
                <w:color w:val="000000" w:themeColor="text1"/>
                <w:sz w:val="22"/>
                <w:szCs w:val="22"/>
              </w:rPr>
            </w:pPr>
            <w:r w:rsidRPr="00A94DEC">
              <w:rPr>
                <w:color w:val="000000" w:themeColor="text1"/>
                <w:sz w:val="22"/>
                <w:szCs w:val="22"/>
              </w:rPr>
              <w:t>Недропользование</w:t>
            </w:r>
          </w:p>
          <w:p w:rsidR="00A94DEC" w:rsidRPr="00A94DEC" w:rsidRDefault="00A94DEC" w:rsidP="00A94DEC">
            <w:pPr>
              <w:spacing w:line="240" w:lineRule="auto"/>
              <w:jc w:val="center"/>
              <w:rPr>
                <w:color w:val="000000" w:themeColor="text1"/>
                <w:sz w:val="22"/>
                <w:szCs w:val="22"/>
              </w:rPr>
            </w:pPr>
          </w:p>
        </w:tc>
      </w:tr>
      <w:tr w:rsidR="00A94DEC" w:rsidRPr="00A94DEC" w:rsidTr="0063783A">
        <w:tc>
          <w:tcPr>
            <w:tcW w:w="1973" w:type="dxa"/>
            <w:vMerge/>
            <w:shd w:val="clear" w:color="auto" w:fill="auto"/>
            <w:vAlign w:val="center"/>
          </w:tcPr>
          <w:p w:rsidR="00A94DEC" w:rsidRPr="00A94DEC" w:rsidRDefault="00A94DEC" w:rsidP="00A94DEC">
            <w:pPr>
              <w:ind w:left="164" w:firstLine="22"/>
              <w:jc w:val="center"/>
              <w:rPr>
                <w:color w:val="000000" w:themeColor="text1"/>
                <w:sz w:val="22"/>
                <w:szCs w:val="22"/>
              </w:rPr>
            </w:pPr>
          </w:p>
        </w:tc>
        <w:tc>
          <w:tcPr>
            <w:tcW w:w="2563" w:type="dxa"/>
            <w:vAlign w:val="center"/>
          </w:tcPr>
          <w:p w:rsidR="00A94DEC" w:rsidRPr="00A94DEC" w:rsidRDefault="00A94DEC" w:rsidP="00A94DEC">
            <w:pPr>
              <w:ind w:left="164" w:firstLine="22"/>
              <w:jc w:val="center"/>
              <w:rPr>
                <w:color w:val="000000" w:themeColor="text1"/>
                <w:sz w:val="22"/>
                <w:szCs w:val="22"/>
              </w:rPr>
            </w:pPr>
            <w:r w:rsidRPr="00A94DEC">
              <w:rPr>
                <w:color w:val="000000" w:themeColor="text1"/>
                <w:sz w:val="22"/>
                <w:szCs w:val="22"/>
              </w:rPr>
              <w:t>86:08:0020801:ЗУ4</w:t>
            </w:r>
          </w:p>
        </w:tc>
        <w:tc>
          <w:tcPr>
            <w:tcW w:w="1537" w:type="dxa"/>
            <w:shd w:val="clear" w:color="auto" w:fill="auto"/>
            <w:vAlign w:val="center"/>
          </w:tcPr>
          <w:p w:rsidR="00A94DEC" w:rsidRPr="00A94DEC" w:rsidRDefault="00A94DEC" w:rsidP="00A94DEC">
            <w:pPr>
              <w:ind w:firstLine="0"/>
              <w:jc w:val="center"/>
              <w:rPr>
                <w:color w:val="000000" w:themeColor="text1"/>
                <w:sz w:val="22"/>
                <w:szCs w:val="22"/>
              </w:rPr>
            </w:pPr>
            <w:r w:rsidRPr="00A94DEC">
              <w:rPr>
                <w:color w:val="000000" w:themeColor="text1"/>
                <w:sz w:val="22"/>
                <w:szCs w:val="22"/>
              </w:rPr>
              <w:t>0,3693</w:t>
            </w:r>
          </w:p>
        </w:tc>
        <w:tc>
          <w:tcPr>
            <w:tcW w:w="1808" w:type="dxa"/>
            <w:vMerge/>
            <w:shd w:val="clear" w:color="auto" w:fill="auto"/>
            <w:vAlign w:val="center"/>
          </w:tcPr>
          <w:p w:rsidR="00A94DEC" w:rsidRPr="00A94DEC" w:rsidRDefault="00A94DEC" w:rsidP="00A94DEC">
            <w:pPr>
              <w:spacing w:line="240" w:lineRule="auto"/>
              <w:jc w:val="center"/>
              <w:rPr>
                <w:color w:val="000000" w:themeColor="text1"/>
                <w:sz w:val="22"/>
                <w:szCs w:val="22"/>
              </w:rPr>
            </w:pPr>
          </w:p>
        </w:tc>
        <w:tc>
          <w:tcPr>
            <w:tcW w:w="1974" w:type="dxa"/>
            <w:vMerge/>
            <w:shd w:val="clear" w:color="auto" w:fill="auto"/>
            <w:vAlign w:val="center"/>
          </w:tcPr>
          <w:p w:rsidR="00A94DEC" w:rsidRPr="00A94DEC" w:rsidRDefault="00A94DEC" w:rsidP="00A94DEC">
            <w:pPr>
              <w:spacing w:line="240" w:lineRule="auto"/>
              <w:jc w:val="center"/>
              <w:rPr>
                <w:color w:val="000000" w:themeColor="text1"/>
                <w:sz w:val="22"/>
                <w:szCs w:val="22"/>
              </w:rPr>
            </w:pPr>
          </w:p>
        </w:tc>
      </w:tr>
      <w:tr w:rsidR="00A94DEC" w:rsidRPr="00A94DEC" w:rsidTr="0063783A">
        <w:tc>
          <w:tcPr>
            <w:tcW w:w="1973" w:type="dxa"/>
            <w:vMerge/>
            <w:shd w:val="clear" w:color="auto" w:fill="auto"/>
            <w:vAlign w:val="center"/>
          </w:tcPr>
          <w:p w:rsidR="00A94DEC" w:rsidRPr="00A94DEC" w:rsidRDefault="00A94DEC" w:rsidP="00A94DEC">
            <w:pPr>
              <w:ind w:left="164" w:firstLine="22"/>
              <w:jc w:val="center"/>
              <w:rPr>
                <w:color w:val="000000" w:themeColor="text1"/>
                <w:sz w:val="22"/>
                <w:szCs w:val="22"/>
              </w:rPr>
            </w:pPr>
          </w:p>
        </w:tc>
        <w:tc>
          <w:tcPr>
            <w:tcW w:w="2563" w:type="dxa"/>
            <w:vAlign w:val="center"/>
          </w:tcPr>
          <w:p w:rsidR="00A94DEC" w:rsidRPr="00A94DEC" w:rsidRDefault="00A94DEC" w:rsidP="00A94DEC">
            <w:pPr>
              <w:ind w:left="164" w:firstLine="22"/>
              <w:jc w:val="center"/>
              <w:rPr>
                <w:color w:val="000000" w:themeColor="text1"/>
                <w:sz w:val="22"/>
                <w:szCs w:val="22"/>
              </w:rPr>
            </w:pPr>
            <w:r w:rsidRPr="00A94DEC">
              <w:rPr>
                <w:color w:val="000000" w:themeColor="text1"/>
                <w:sz w:val="22"/>
                <w:szCs w:val="22"/>
              </w:rPr>
              <w:t>86:08:0020801:ЗУ5</w:t>
            </w:r>
          </w:p>
        </w:tc>
        <w:tc>
          <w:tcPr>
            <w:tcW w:w="1537" w:type="dxa"/>
            <w:shd w:val="clear" w:color="auto" w:fill="auto"/>
            <w:vAlign w:val="center"/>
          </w:tcPr>
          <w:p w:rsidR="00A94DEC" w:rsidRPr="00A94DEC" w:rsidRDefault="00A94DEC" w:rsidP="00A94DEC">
            <w:pPr>
              <w:ind w:firstLine="0"/>
              <w:jc w:val="center"/>
              <w:rPr>
                <w:color w:val="000000" w:themeColor="text1"/>
                <w:sz w:val="22"/>
                <w:szCs w:val="22"/>
              </w:rPr>
            </w:pPr>
            <w:r w:rsidRPr="00A94DEC">
              <w:rPr>
                <w:color w:val="000000" w:themeColor="text1"/>
                <w:sz w:val="22"/>
                <w:szCs w:val="22"/>
              </w:rPr>
              <w:t>0,1002</w:t>
            </w:r>
          </w:p>
        </w:tc>
        <w:tc>
          <w:tcPr>
            <w:tcW w:w="1808" w:type="dxa"/>
            <w:vMerge/>
            <w:shd w:val="clear" w:color="auto" w:fill="auto"/>
            <w:vAlign w:val="center"/>
          </w:tcPr>
          <w:p w:rsidR="00A94DEC" w:rsidRPr="00A94DEC" w:rsidRDefault="00A94DEC" w:rsidP="00A94DEC">
            <w:pPr>
              <w:spacing w:line="240" w:lineRule="auto"/>
              <w:jc w:val="center"/>
              <w:rPr>
                <w:color w:val="000000" w:themeColor="text1"/>
                <w:sz w:val="22"/>
                <w:szCs w:val="22"/>
              </w:rPr>
            </w:pPr>
          </w:p>
        </w:tc>
        <w:tc>
          <w:tcPr>
            <w:tcW w:w="1974" w:type="dxa"/>
            <w:vMerge/>
            <w:shd w:val="clear" w:color="auto" w:fill="auto"/>
            <w:vAlign w:val="center"/>
          </w:tcPr>
          <w:p w:rsidR="00A94DEC" w:rsidRPr="00A94DEC" w:rsidRDefault="00A94DEC" w:rsidP="00A94DEC">
            <w:pPr>
              <w:spacing w:line="240" w:lineRule="auto"/>
              <w:jc w:val="center"/>
              <w:rPr>
                <w:color w:val="000000" w:themeColor="text1"/>
                <w:sz w:val="22"/>
                <w:szCs w:val="22"/>
              </w:rPr>
            </w:pPr>
          </w:p>
        </w:tc>
      </w:tr>
      <w:tr w:rsidR="00A94DEC" w:rsidRPr="00A94DEC" w:rsidTr="0063783A">
        <w:tc>
          <w:tcPr>
            <w:tcW w:w="1973" w:type="dxa"/>
            <w:vMerge/>
            <w:shd w:val="clear" w:color="auto" w:fill="auto"/>
            <w:vAlign w:val="center"/>
          </w:tcPr>
          <w:p w:rsidR="00A94DEC" w:rsidRPr="00A94DEC" w:rsidRDefault="00A94DEC" w:rsidP="00A94DEC">
            <w:pPr>
              <w:ind w:left="164" w:firstLine="22"/>
              <w:jc w:val="center"/>
              <w:rPr>
                <w:color w:val="000000" w:themeColor="text1"/>
                <w:sz w:val="22"/>
                <w:szCs w:val="22"/>
              </w:rPr>
            </w:pPr>
          </w:p>
        </w:tc>
        <w:tc>
          <w:tcPr>
            <w:tcW w:w="2563" w:type="dxa"/>
            <w:vAlign w:val="center"/>
          </w:tcPr>
          <w:p w:rsidR="00A94DEC" w:rsidRPr="00A94DEC" w:rsidRDefault="00A94DEC" w:rsidP="00A94DEC">
            <w:pPr>
              <w:ind w:left="164" w:firstLine="22"/>
              <w:jc w:val="center"/>
              <w:rPr>
                <w:color w:val="000000" w:themeColor="text1"/>
                <w:sz w:val="22"/>
                <w:szCs w:val="22"/>
              </w:rPr>
            </w:pPr>
            <w:r w:rsidRPr="00A94DEC">
              <w:rPr>
                <w:color w:val="000000" w:themeColor="text1"/>
                <w:sz w:val="22"/>
                <w:szCs w:val="22"/>
              </w:rPr>
              <w:t>86:08:0020801:ЗУ6</w:t>
            </w:r>
          </w:p>
        </w:tc>
        <w:tc>
          <w:tcPr>
            <w:tcW w:w="1537" w:type="dxa"/>
            <w:shd w:val="clear" w:color="auto" w:fill="auto"/>
            <w:vAlign w:val="center"/>
          </w:tcPr>
          <w:p w:rsidR="00A94DEC" w:rsidRPr="00A94DEC" w:rsidRDefault="00A94DEC" w:rsidP="00A94DEC">
            <w:pPr>
              <w:ind w:firstLine="0"/>
              <w:jc w:val="center"/>
              <w:rPr>
                <w:color w:val="000000" w:themeColor="text1"/>
                <w:sz w:val="22"/>
                <w:szCs w:val="22"/>
              </w:rPr>
            </w:pPr>
            <w:r w:rsidRPr="00A94DEC">
              <w:rPr>
                <w:color w:val="000000" w:themeColor="text1"/>
                <w:sz w:val="22"/>
                <w:szCs w:val="22"/>
              </w:rPr>
              <w:t>0,0211</w:t>
            </w:r>
          </w:p>
        </w:tc>
        <w:tc>
          <w:tcPr>
            <w:tcW w:w="1808" w:type="dxa"/>
            <w:vMerge/>
            <w:shd w:val="clear" w:color="auto" w:fill="auto"/>
            <w:vAlign w:val="center"/>
          </w:tcPr>
          <w:p w:rsidR="00A94DEC" w:rsidRPr="00A94DEC" w:rsidRDefault="00A94DEC" w:rsidP="00A94DEC">
            <w:pPr>
              <w:spacing w:line="240" w:lineRule="auto"/>
              <w:ind w:firstLine="0"/>
              <w:jc w:val="center"/>
              <w:rPr>
                <w:color w:val="000000" w:themeColor="text1"/>
                <w:sz w:val="22"/>
                <w:szCs w:val="22"/>
              </w:rPr>
            </w:pPr>
          </w:p>
        </w:tc>
        <w:tc>
          <w:tcPr>
            <w:tcW w:w="1974" w:type="dxa"/>
            <w:vMerge/>
            <w:shd w:val="clear" w:color="auto" w:fill="auto"/>
            <w:vAlign w:val="center"/>
          </w:tcPr>
          <w:p w:rsidR="00A94DEC" w:rsidRPr="00A94DEC" w:rsidRDefault="00A94DEC" w:rsidP="00A94DEC">
            <w:pPr>
              <w:spacing w:line="240" w:lineRule="auto"/>
              <w:ind w:firstLine="0"/>
              <w:jc w:val="center"/>
              <w:rPr>
                <w:color w:val="000000" w:themeColor="text1"/>
                <w:sz w:val="22"/>
                <w:szCs w:val="22"/>
              </w:rPr>
            </w:pPr>
          </w:p>
        </w:tc>
      </w:tr>
    </w:tbl>
    <w:p w:rsidR="0063783A" w:rsidRDefault="0063783A">
      <w:pPr>
        <w:sectPr w:rsidR="0063783A" w:rsidSect="00176E50">
          <w:headerReference w:type="default" r:id="rId17"/>
          <w:footerReference w:type="default" r:id="rId18"/>
          <w:pgSz w:w="11906" w:h="16838" w:code="9"/>
          <w:pgMar w:top="1134" w:right="624" w:bottom="426" w:left="1417" w:header="357" w:footer="323" w:gutter="0"/>
          <w:cols w:space="708"/>
          <w:docGrid w:linePitch="360"/>
        </w:sectPr>
      </w:pPr>
    </w:p>
    <w:p w:rsidR="00970084" w:rsidRPr="00970084" w:rsidRDefault="00970084" w:rsidP="00970084">
      <w:pPr>
        <w:pStyle w:val="20"/>
        <w:numPr>
          <w:ilvl w:val="0"/>
          <w:numId w:val="0"/>
        </w:numPr>
        <w:ind w:left="425"/>
        <w:jc w:val="center"/>
        <w:rPr>
          <w:b w:val="0"/>
          <w:sz w:val="26"/>
          <w:szCs w:val="26"/>
        </w:rPr>
      </w:pPr>
      <w:bookmarkStart w:id="19" w:name="_Toc501440910"/>
      <w:r w:rsidRPr="00970084">
        <w:rPr>
          <w:b w:val="0"/>
          <w:sz w:val="26"/>
          <w:szCs w:val="26"/>
        </w:rPr>
        <w:lastRenderedPageBreak/>
        <w:t>31</w:t>
      </w:r>
    </w:p>
    <w:p w:rsidR="00850BAF" w:rsidRPr="00850BAF" w:rsidRDefault="00970084" w:rsidP="00422DBF">
      <w:pPr>
        <w:pStyle w:val="20"/>
        <w:numPr>
          <w:ilvl w:val="0"/>
          <w:numId w:val="0"/>
        </w:numPr>
        <w:ind w:left="425"/>
      </w:pPr>
      <w:r>
        <w:rPr>
          <w:iCs/>
          <w:noProof/>
          <w:szCs w:val="24"/>
        </w:rPr>
        <w:drawing>
          <wp:anchor distT="0" distB="0" distL="114300" distR="114300" simplePos="0" relativeHeight="251804160" behindDoc="1" locked="0" layoutInCell="1" allowOverlap="1" wp14:anchorId="3C471948" wp14:editId="0EA1C13E">
            <wp:simplePos x="0" y="0"/>
            <wp:positionH relativeFrom="margin">
              <wp:align>left</wp:align>
            </wp:positionH>
            <wp:positionV relativeFrom="paragraph">
              <wp:posOffset>336550</wp:posOffset>
            </wp:positionV>
            <wp:extent cx="6124575" cy="5810250"/>
            <wp:effectExtent l="0" t="0" r="9525" b="0"/>
            <wp:wrapNone/>
            <wp:docPr id="3" name="Рисунок 3"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dcb5586-fba9-4d7f-a1ff-223c1571e809" descr="sheet"/>
                    <pic:cNvPicPr preferRelativeResize="0">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58102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422DBF">
        <w:t xml:space="preserve">2.1                </w:t>
      </w:r>
      <w:r w:rsidR="00850BAF">
        <w:t>Чертежи проекта межевания территории</w:t>
      </w:r>
      <w:r w:rsidR="00346416">
        <w:t xml:space="preserve"> М 1:1000</w:t>
      </w:r>
      <w:bookmarkEnd w:id="19"/>
    </w:p>
    <w:p w:rsidR="000F0F59" w:rsidRDefault="000F0F59" w:rsidP="00DA3B22">
      <w:pPr>
        <w:rPr>
          <w:iCs/>
          <w:szCs w:val="24"/>
        </w:rPr>
      </w:pPr>
    </w:p>
    <w:p w:rsidR="000F0F59" w:rsidRDefault="000F0F59" w:rsidP="00DA3B22">
      <w:pPr>
        <w:rPr>
          <w:iCs/>
          <w:szCs w:val="24"/>
        </w:rPr>
      </w:pPr>
    </w:p>
    <w:p w:rsidR="000F0F59" w:rsidRDefault="000F0F59" w:rsidP="00DA3B22">
      <w:pPr>
        <w:rPr>
          <w:iCs/>
          <w:szCs w:val="24"/>
        </w:rPr>
      </w:pPr>
    </w:p>
    <w:p w:rsidR="000F0F59" w:rsidRDefault="000F0F59" w:rsidP="00DA3B22">
      <w:pPr>
        <w:rPr>
          <w:iCs/>
          <w:szCs w:val="24"/>
        </w:rPr>
      </w:pPr>
    </w:p>
    <w:bookmarkEnd w:id="5"/>
    <w:bookmarkEnd w:id="6"/>
    <w:bookmarkEnd w:id="7"/>
    <w:bookmarkEnd w:id="8"/>
    <w:bookmarkEnd w:id="9"/>
    <w:bookmarkEnd w:id="10"/>
    <w:bookmarkEnd w:id="11"/>
    <w:bookmarkEnd w:id="12"/>
    <w:bookmarkEnd w:id="13"/>
    <w:bookmarkEnd w:id="14"/>
    <w:bookmarkEnd w:id="15"/>
    <w:bookmarkEnd w:id="16"/>
    <w:p w:rsidR="009B27F8" w:rsidRDefault="009B27F8" w:rsidP="00DA3B22">
      <w:pPr>
        <w:rPr>
          <w:iCs/>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6D53BE" w:rsidP="009B27F8">
      <w:pPr>
        <w:rPr>
          <w:szCs w:val="24"/>
        </w:rPr>
      </w:pPr>
      <w:r w:rsidRPr="0066730D">
        <w:rPr>
          <w:noProof/>
          <w:sz w:val="20"/>
        </w:rPr>
        <mc:AlternateContent>
          <mc:Choice Requires="wps">
            <w:drawing>
              <wp:anchor distT="0" distB="0" distL="114300" distR="114300" simplePos="0" relativeHeight="251769344" behindDoc="0" locked="0" layoutInCell="1" allowOverlap="1" wp14:anchorId="3F98E7D4" wp14:editId="68028834">
                <wp:simplePos x="0" y="0"/>
                <wp:positionH relativeFrom="margin">
                  <wp:posOffset>150495</wp:posOffset>
                </wp:positionH>
                <wp:positionV relativeFrom="paragraph">
                  <wp:posOffset>15240</wp:posOffset>
                </wp:positionV>
                <wp:extent cx="680484" cy="255182"/>
                <wp:effectExtent l="0" t="0" r="0" b="0"/>
                <wp:wrapNone/>
                <wp:docPr id="18"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484" cy="255182"/>
                        </a:xfrm>
                        <a:prstGeom prst="rect">
                          <a:avLst/>
                        </a:prstGeom>
                        <a:noFill/>
                        <a:ln>
                          <a:noFill/>
                        </a:ln>
                      </wps:spPr>
                      <wps:txbx>
                        <w:txbxContent>
                          <w:p w:rsidR="00302A85" w:rsidRPr="0049077D" w:rsidRDefault="00302A85" w:rsidP="0066730D">
                            <w:pPr>
                              <w:shd w:val="clear" w:color="auto" w:fill="FFFFFF" w:themeFill="background1"/>
                              <w:spacing w:line="216" w:lineRule="auto"/>
                              <w:ind w:firstLine="0"/>
                              <w:rPr>
                                <w:spacing w:val="-8"/>
                              </w:rPr>
                            </w:pPr>
                            <w:r>
                              <w:rPr>
                                <w:spacing w:val="-8"/>
                                <w:sz w:val="28"/>
                                <w:szCs w:val="28"/>
                              </w:rPr>
                              <w:t>Лист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F98E7D4" id="_x0000_t202" coordsize="21600,21600" o:spt="202" path="m,l,21600r21600,l21600,xe">
                <v:stroke joinstyle="miter"/>
                <v:path gradientshapeok="t" o:connecttype="rect"/>
              </v:shapetype>
              <v:shape id="Поле 78" o:spid="_x0000_s1026" type="#_x0000_t202" style="position:absolute;left:0;text-align:left;margin-left:11.85pt;margin-top:1.2pt;width:53.6pt;height:20.1pt;z-index:25176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" filled="f" stroked="f">
                <v:textbox>
                  <w:txbxContent>
                    <w:p w:rsidR="00302A85" w:rsidRPr="0049077D" w:rsidRDefault="00302A85" w:rsidP="0066730D">
                      <w:pPr>
                        <w:shd w:val="clear" w:color="auto" w:fill="FFFFFF" w:themeFill="background1"/>
                        <w:spacing w:line="216" w:lineRule="auto"/>
                        <w:ind w:firstLine="0"/>
                        <w:rPr>
                          <w:spacing w:val="-8"/>
                        </w:rPr>
                      </w:pPr>
                      <w:r>
                        <w:rPr>
                          <w:spacing w:val="-8"/>
                          <w:sz w:val="28"/>
                          <w:szCs w:val="28"/>
                        </w:rPr>
                        <w:t>Лист 1</w:t>
                      </w:r>
                    </w:p>
                  </w:txbxContent>
                </v:textbox>
                <w10:wrap anchorx="margin"/>
              </v:shape>
            </w:pict>
          </mc:Fallback>
        </mc:AlternateContent>
      </w:r>
      <w:r w:rsidR="001469E0">
        <w:rPr>
          <w:noProof/>
          <w:szCs w:val="24"/>
        </w:rPr>
        <w:drawing>
          <wp:anchor distT="0" distB="0" distL="114300" distR="114300" simplePos="0" relativeHeight="251805184" behindDoc="1" locked="0" layoutInCell="1" allowOverlap="1">
            <wp:simplePos x="0" y="0"/>
            <wp:positionH relativeFrom="margin">
              <wp:align>right</wp:align>
            </wp:positionH>
            <wp:positionV relativeFrom="paragraph">
              <wp:posOffset>230505</wp:posOffset>
            </wp:positionV>
            <wp:extent cx="3171825" cy="2933700"/>
            <wp:effectExtent l="0" t="0" r="9525" b="0"/>
            <wp:wrapNone/>
            <wp:docPr id="4" name="Рисунок 4"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bee851e-b1f8-411f-af36-7773e08b2fd4" descr="sheet"/>
                    <pic:cNvPicPr preferRelativeResize="0">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1825" cy="29337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B27F8" w:rsidRPr="009B27F8" w:rsidRDefault="001950FB" w:rsidP="009B27F8">
      <w:pPr>
        <w:rPr>
          <w:szCs w:val="24"/>
        </w:rPr>
      </w:pPr>
      <w:r>
        <w:rPr>
          <w:noProof/>
        </w:rPr>
        <mc:AlternateContent>
          <mc:Choice Requires="wps">
            <w:drawing>
              <wp:anchor distT="0" distB="0" distL="114300" distR="114300" simplePos="0" relativeHeight="251758080" behindDoc="1" locked="0" layoutInCell="1" allowOverlap="1" wp14:anchorId="2006515F" wp14:editId="2D6C6348">
                <wp:simplePos x="0" y="0"/>
                <wp:positionH relativeFrom="margin">
                  <wp:posOffset>3544570</wp:posOffset>
                </wp:positionH>
                <wp:positionV relativeFrom="paragraph">
                  <wp:posOffset>16510</wp:posOffset>
                </wp:positionV>
                <wp:extent cx="2202815" cy="182880"/>
                <wp:effectExtent l="0" t="0" r="6985" b="7620"/>
                <wp:wrapTight wrapText="bothSides">
                  <wp:wrapPolygon edited="0">
                    <wp:start x="0" y="0"/>
                    <wp:lineTo x="0" y="20250"/>
                    <wp:lineTo x="21482" y="20250"/>
                    <wp:lineTo x="21482" y="0"/>
                    <wp:lineTo x="0" y="0"/>
                  </wp:wrapPolygon>
                </wp:wrapTight>
                <wp:docPr id="14"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2815" cy="182880"/>
                        </a:xfrm>
                        <a:prstGeom prst="rect">
                          <a:avLst/>
                        </a:prstGeom>
                        <a:solidFill>
                          <a:schemeClr val="bg1"/>
                        </a:solidFill>
                        <a:ln>
                          <a:noFill/>
                        </a:ln>
                      </wps:spPr>
                      <wps:txbx>
                        <w:txbxContent>
                          <w:p w:rsidR="00302A85" w:rsidRPr="001950FB" w:rsidRDefault="00302A85" w:rsidP="001C1E66">
                            <w:pPr>
                              <w:ind w:firstLine="0"/>
                              <w:rPr>
                                <w:b/>
                                <w:sz w:val="18"/>
                                <w:szCs w:val="18"/>
                              </w:rPr>
                            </w:pPr>
                            <w:r w:rsidRPr="001950FB">
                              <w:rPr>
                                <w:b/>
                                <w:sz w:val="18"/>
                                <w:szCs w:val="18"/>
                              </w:rPr>
                              <w:t>Схема расположения объекта на листах</w:t>
                            </w: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006515F" id="Поле 26" o:spid="_x0000_s1027" type="#_x0000_t202" style="position:absolute;left:0;text-align:left;margin-left:279.1pt;margin-top:1.3pt;width:173.45pt;height:14.4pt;z-index:-25155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" fillcolor="white [3212]" stroked="f">
                <v:textbox inset="0,0,1mm,0">
                  <w:txbxContent>
                    <w:p w:rsidR="00302A85" w:rsidRPr="001950FB" w:rsidRDefault="00302A85" w:rsidP="001C1E66">
                      <w:pPr>
                        <w:ind w:firstLine="0"/>
                        <w:rPr>
                          <w:b/>
                          <w:sz w:val="18"/>
                          <w:szCs w:val="18"/>
                        </w:rPr>
                      </w:pPr>
                      <w:r w:rsidRPr="001950FB">
                        <w:rPr>
                          <w:b/>
                          <w:sz w:val="18"/>
                          <w:szCs w:val="18"/>
                        </w:rPr>
                        <w:t>Схема расположения объекта на листах</w:t>
                      </w:r>
                    </w:p>
                  </w:txbxContent>
                </v:textbox>
                <w10:wrap type="tight" anchorx="margin"/>
              </v:shape>
            </w:pict>
          </mc:Fallback>
        </mc:AlternateContent>
      </w:r>
    </w:p>
    <w:p w:rsidR="009B27F8" w:rsidRDefault="009B27F8" w:rsidP="009B27F8">
      <w:pPr>
        <w:rPr>
          <w:szCs w:val="24"/>
        </w:rPr>
      </w:pPr>
    </w:p>
    <w:p w:rsidR="009B27F8" w:rsidRDefault="009B27F8" w:rsidP="009B27F8">
      <w:pPr>
        <w:rPr>
          <w:szCs w:val="24"/>
        </w:rPr>
      </w:pPr>
    </w:p>
    <w:p w:rsidR="000F0F59" w:rsidRDefault="009B27F8" w:rsidP="009B27F8">
      <w:pPr>
        <w:tabs>
          <w:tab w:val="left" w:pos="4571"/>
        </w:tabs>
        <w:rPr>
          <w:szCs w:val="24"/>
        </w:rPr>
      </w:pPr>
      <w:r>
        <w:rPr>
          <w:szCs w:val="24"/>
        </w:rPr>
        <w:tab/>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70084">
      <w:pPr>
        <w:tabs>
          <w:tab w:val="left" w:pos="4571"/>
        </w:tabs>
        <w:ind w:firstLine="0"/>
        <w:rPr>
          <w:szCs w:val="24"/>
        </w:rPr>
      </w:pPr>
    </w:p>
    <w:p w:rsidR="00970084" w:rsidRDefault="00970084" w:rsidP="00970084">
      <w:pPr>
        <w:tabs>
          <w:tab w:val="left" w:pos="4571"/>
        </w:tabs>
        <w:ind w:firstLine="0"/>
        <w:rPr>
          <w:szCs w:val="24"/>
        </w:rPr>
      </w:pPr>
    </w:p>
    <w:p w:rsidR="009B27F8" w:rsidRDefault="00B03F22" w:rsidP="009B27F8">
      <w:pPr>
        <w:tabs>
          <w:tab w:val="left" w:pos="4571"/>
        </w:tabs>
        <w:rPr>
          <w:szCs w:val="24"/>
        </w:rPr>
      </w:pPr>
      <w:r w:rsidRPr="00A41E7C">
        <w:rPr>
          <w:noProof/>
          <w:szCs w:val="24"/>
        </w:rPr>
        <mc:AlternateContent>
          <mc:Choice Requires="wps">
            <w:drawing>
              <wp:anchor distT="0" distB="0" distL="114300" distR="114300" simplePos="0" relativeHeight="251766272" behindDoc="0" locked="0" layoutInCell="1" allowOverlap="1" wp14:anchorId="3F418D1F" wp14:editId="50CFA152">
                <wp:simplePos x="0" y="0"/>
                <wp:positionH relativeFrom="margin">
                  <wp:posOffset>224155</wp:posOffset>
                </wp:positionH>
                <wp:positionV relativeFrom="paragraph">
                  <wp:posOffset>113030</wp:posOffset>
                </wp:positionV>
                <wp:extent cx="1810385" cy="228600"/>
                <wp:effectExtent l="0" t="0" r="0" b="0"/>
                <wp:wrapNone/>
                <wp:docPr id="280"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28600"/>
                        </a:xfrm>
                        <a:prstGeom prst="rect">
                          <a:avLst/>
                        </a:prstGeom>
                        <a:solidFill>
                          <a:sysClr val="window" lastClr="FFFFFF"/>
                        </a:solidFill>
                        <a:ln>
                          <a:noFill/>
                        </a:ln>
                      </wps:spPr>
                      <wps:txbx>
                        <w:txbxContent>
                          <w:p w:rsidR="00302A85" w:rsidRPr="0049077D" w:rsidRDefault="00302A85" w:rsidP="00A41E7C">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A41E7C">
                            <w:pPr>
                              <w:jc w:val="right"/>
                              <w:rPr>
                                <w:spacing w:val="-8"/>
                              </w:rPr>
                            </w:pPr>
                          </w:p>
                          <w:p w:rsidR="00302A85" w:rsidRPr="00843C98" w:rsidRDefault="00302A85" w:rsidP="00A41E7C">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F418D1F" id="_x0000_s1028" type="#_x0000_t202" style="position:absolute;left:0;text-align:left;margin-left:17.65pt;margin-top:8.9pt;width:142.55pt;height:18pt;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" fillcolor="window" stroked="f">
                <v:textbox inset="0,0,1mm,0">
                  <w:txbxContent>
                    <w:p w:rsidR="00302A85" w:rsidRPr="0049077D" w:rsidRDefault="00302A85" w:rsidP="00A41E7C">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A41E7C">
                      <w:pPr>
                        <w:jc w:val="right"/>
                        <w:rPr>
                          <w:spacing w:val="-8"/>
                        </w:rPr>
                      </w:pPr>
                    </w:p>
                    <w:p w:rsidR="00302A85" w:rsidRPr="00843C98" w:rsidRDefault="00302A85" w:rsidP="00A41E7C">
                      <w:pPr>
                        <w:jc w:val="right"/>
                        <w:rPr>
                          <w:spacing w:val="-20"/>
                          <w:sz w:val="28"/>
                          <w:szCs w:val="28"/>
                        </w:rPr>
                      </w:pPr>
                    </w:p>
                  </w:txbxContent>
                </v:textbox>
                <w10:wrap anchorx="margin"/>
              </v:shape>
            </w:pict>
          </mc:Fallback>
        </mc:AlternateContent>
      </w:r>
      <w:r w:rsidR="001D76D1" w:rsidRPr="00A41E7C">
        <w:rPr>
          <w:noProof/>
          <w:szCs w:val="24"/>
        </w:rPr>
        <mc:AlternateContent>
          <mc:Choice Requires="wps">
            <w:drawing>
              <wp:anchor distT="0" distB="0" distL="114300" distR="114300" simplePos="0" relativeHeight="251767296" behindDoc="0" locked="0" layoutInCell="1" allowOverlap="1" wp14:anchorId="0D9F8C88" wp14:editId="3CDEE678">
                <wp:simplePos x="0" y="0"/>
                <wp:positionH relativeFrom="margin">
                  <wp:posOffset>222885</wp:posOffset>
                </wp:positionH>
                <wp:positionV relativeFrom="paragraph">
                  <wp:posOffset>357505</wp:posOffset>
                </wp:positionV>
                <wp:extent cx="3242310" cy="212090"/>
                <wp:effectExtent l="0" t="0" r="0" b="0"/>
                <wp:wrapNone/>
                <wp:docPr id="281"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212090"/>
                        </a:xfrm>
                        <a:prstGeom prst="rect">
                          <a:avLst/>
                        </a:prstGeom>
                        <a:solidFill>
                          <a:sysClr val="window" lastClr="FFFFFF"/>
                        </a:solidFill>
                        <a:ln>
                          <a:noFill/>
                        </a:ln>
                      </wps:spPr>
                      <wps:txbx>
                        <w:txbxContent>
                          <w:p w:rsidR="00302A85" w:rsidRPr="0049077D" w:rsidRDefault="00302A85" w:rsidP="00A41E7C">
                            <w:pPr>
                              <w:ind w:firstLine="0"/>
                              <w:rPr>
                                <w:spacing w:val="-8"/>
                              </w:rPr>
                            </w:pPr>
                            <w:r>
                              <w:t>Условные обозначения представлены на листе 2</w:t>
                            </w:r>
                          </w:p>
                          <w:p w:rsidR="00302A85" w:rsidRPr="00843C98" w:rsidRDefault="00302A85" w:rsidP="00A41E7C">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D9F8C88" id="_x0000_s1029" type="#_x0000_t202" style="position:absolute;left:0;text-align:left;margin-left:17.55pt;margin-top:28.15pt;width:255.3pt;height:16.7pt;z-index:251767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" fillcolor="window" stroked="f">
                <v:textbox inset="0,0,1mm,0">
                  <w:txbxContent>
                    <w:p w:rsidR="00302A85" w:rsidRPr="0049077D" w:rsidRDefault="00302A85" w:rsidP="00A41E7C">
                      <w:pPr>
                        <w:ind w:firstLine="0"/>
                        <w:rPr>
                          <w:spacing w:val="-8"/>
                        </w:rPr>
                      </w:pPr>
                      <w:r>
                        <w:t>Условные обозначения представлены на листе 2</w:t>
                      </w:r>
                    </w:p>
                    <w:p w:rsidR="00302A85" w:rsidRPr="00843C98" w:rsidRDefault="00302A85" w:rsidP="00A41E7C">
                      <w:pPr>
                        <w:jc w:val="right"/>
                        <w:rPr>
                          <w:spacing w:val="-20"/>
                          <w:sz w:val="28"/>
                          <w:szCs w:val="28"/>
                        </w:rPr>
                      </w:pPr>
                    </w:p>
                  </w:txbxContent>
                </v:textbox>
                <w10:wrap anchorx="margin"/>
              </v:shape>
            </w:pict>
          </mc:Fallback>
        </mc:AlternateContent>
      </w:r>
    </w:p>
    <w:p w:rsidR="00DE312C" w:rsidRDefault="00DE312C" w:rsidP="00DE312C">
      <w:pPr>
        <w:tabs>
          <w:tab w:val="left" w:pos="4571"/>
        </w:tabs>
        <w:jc w:val="center"/>
        <w:rPr>
          <w:szCs w:val="24"/>
        </w:rPr>
      </w:pPr>
    </w:p>
    <w:p w:rsidR="00970084" w:rsidRDefault="00970084" w:rsidP="00DE312C">
      <w:pPr>
        <w:tabs>
          <w:tab w:val="left" w:pos="4571"/>
        </w:tabs>
        <w:jc w:val="center"/>
        <w:rPr>
          <w:szCs w:val="24"/>
        </w:rPr>
        <w:sectPr w:rsidR="00970084" w:rsidSect="00176E50">
          <w:pgSz w:w="11906" w:h="16838" w:code="9"/>
          <w:pgMar w:top="1134" w:right="624" w:bottom="426" w:left="1417" w:header="357" w:footer="323" w:gutter="0"/>
          <w:cols w:space="708"/>
          <w:docGrid w:linePitch="360"/>
        </w:sectPr>
      </w:pPr>
    </w:p>
    <w:p w:rsidR="009B27F8" w:rsidRPr="00970084" w:rsidRDefault="00970084" w:rsidP="00DE312C">
      <w:pPr>
        <w:tabs>
          <w:tab w:val="left" w:pos="4571"/>
        </w:tabs>
        <w:jc w:val="center"/>
        <w:rPr>
          <w:sz w:val="26"/>
          <w:szCs w:val="26"/>
        </w:rPr>
      </w:pPr>
      <w:r w:rsidRPr="00970084">
        <w:rPr>
          <w:sz w:val="26"/>
          <w:szCs w:val="26"/>
        </w:rPr>
        <w:lastRenderedPageBreak/>
        <w:t>32</w:t>
      </w:r>
    </w:p>
    <w:p w:rsidR="009B27F8" w:rsidRDefault="00970084" w:rsidP="009B27F8">
      <w:pPr>
        <w:tabs>
          <w:tab w:val="left" w:pos="4571"/>
        </w:tabs>
        <w:rPr>
          <w:szCs w:val="24"/>
        </w:rPr>
      </w:pPr>
      <w:r>
        <w:rPr>
          <w:noProof/>
          <w:szCs w:val="24"/>
        </w:rPr>
        <w:drawing>
          <wp:anchor distT="0" distB="0" distL="114300" distR="114300" simplePos="0" relativeHeight="251806208" behindDoc="1" locked="0" layoutInCell="1" allowOverlap="1" wp14:anchorId="66732EFC" wp14:editId="6BDE6EE2">
            <wp:simplePos x="0" y="0"/>
            <wp:positionH relativeFrom="margin">
              <wp:align>right</wp:align>
            </wp:positionH>
            <wp:positionV relativeFrom="paragraph">
              <wp:posOffset>9525</wp:posOffset>
            </wp:positionV>
            <wp:extent cx="6124575" cy="5562600"/>
            <wp:effectExtent l="0" t="0" r="9525" b="0"/>
            <wp:wrapNone/>
            <wp:docPr id="11" name="Рисунок 11"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ffcc3a9-642b-441d-b3c7-510cdebfb58b" descr="sheet"/>
                    <pic:cNvPicPr preferRelativeResize="0">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55626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ED6714" w:rsidP="009B27F8">
      <w:pPr>
        <w:tabs>
          <w:tab w:val="left" w:pos="4571"/>
        </w:tabs>
        <w:rPr>
          <w:szCs w:val="24"/>
        </w:rPr>
      </w:pPr>
      <w:r w:rsidRPr="0066730D">
        <w:rPr>
          <w:noProof/>
          <w:sz w:val="20"/>
        </w:rPr>
        <mc:AlternateContent>
          <mc:Choice Requires="wps">
            <w:drawing>
              <wp:anchor distT="0" distB="0" distL="114300" distR="114300" simplePos="0" relativeHeight="251771392" behindDoc="0" locked="0" layoutInCell="1" allowOverlap="1" wp14:anchorId="7EB3FEC2" wp14:editId="5A41590D">
                <wp:simplePos x="0" y="0"/>
                <wp:positionH relativeFrom="margin">
                  <wp:posOffset>307828</wp:posOffset>
                </wp:positionH>
                <wp:positionV relativeFrom="paragraph">
                  <wp:posOffset>10219</wp:posOffset>
                </wp:positionV>
                <wp:extent cx="680484" cy="255182"/>
                <wp:effectExtent l="0" t="0" r="0" b="0"/>
                <wp:wrapNone/>
                <wp:docPr id="282"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484" cy="255182"/>
                        </a:xfrm>
                        <a:prstGeom prst="rect">
                          <a:avLst/>
                        </a:prstGeom>
                        <a:noFill/>
                        <a:ln>
                          <a:noFill/>
                        </a:ln>
                      </wps:spPr>
                      <wps:txbx>
                        <w:txbxContent>
                          <w:p w:rsidR="00302A85" w:rsidRPr="0049077D" w:rsidRDefault="00302A85" w:rsidP="00ED6714">
                            <w:pPr>
                              <w:shd w:val="clear" w:color="auto" w:fill="FFFFFF" w:themeFill="background1"/>
                              <w:spacing w:line="216" w:lineRule="auto"/>
                              <w:ind w:firstLine="0"/>
                              <w:rPr>
                                <w:spacing w:val="-8"/>
                              </w:rPr>
                            </w:pPr>
                            <w:r>
                              <w:rPr>
                                <w:spacing w:val="-8"/>
                                <w:sz w:val="28"/>
                                <w:szCs w:val="28"/>
                              </w:rPr>
                              <w:t>Лист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EB3FEC2" id="_x0000_s1030" type="#_x0000_t202" style="position:absolute;left:0;text-align:left;margin-left:24.25pt;margin-top:.8pt;width:53.6pt;height:20.1pt;z-index:251771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" filled="f" stroked="f">
                <v:textbox>
                  <w:txbxContent>
                    <w:p w:rsidR="00302A85" w:rsidRPr="0049077D" w:rsidRDefault="00302A85" w:rsidP="00ED6714">
                      <w:pPr>
                        <w:shd w:val="clear" w:color="auto" w:fill="FFFFFF" w:themeFill="background1"/>
                        <w:spacing w:line="216" w:lineRule="auto"/>
                        <w:ind w:firstLine="0"/>
                        <w:rPr>
                          <w:spacing w:val="-8"/>
                        </w:rPr>
                      </w:pPr>
                      <w:r>
                        <w:rPr>
                          <w:spacing w:val="-8"/>
                          <w:sz w:val="28"/>
                          <w:szCs w:val="28"/>
                        </w:rPr>
                        <w:t>Лист 2</w:t>
                      </w:r>
                    </w:p>
                  </w:txbxContent>
                </v:textbox>
                <w10:wrap anchorx="margin"/>
              </v:shape>
            </w:pict>
          </mc:Fallback>
        </mc:AlternateContent>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255775" w:rsidP="00056569">
      <w:pPr>
        <w:tabs>
          <w:tab w:val="left" w:pos="6798"/>
        </w:tabs>
        <w:rPr>
          <w:szCs w:val="24"/>
        </w:rPr>
      </w:pPr>
      <w:r w:rsidRPr="00A41E7C">
        <w:rPr>
          <w:noProof/>
          <w:szCs w:val="24"/>
        </w:rPr>
        <mc:AlternateContent>
          <mc:Choice Requires="wps">
            <w:drawing>
              <wp:anchor distT="0" distB="0" distL="114300" distR="114300" simplePos="0" relativeHeight="251781632" behindDoc="0" locked="0" layoutInCell="1" allowOverlap="1" wp14:anchorId="2AECE161" wp14:editId="5C8F0853">
                <wp:simplePos x="0" y="0"/>
                <wp:positionH relativeFrom="margin">
                  <wp:posOffset>2285365</wp:posOffset>
                </wp:positionH>
                <wp:positionV relativeFrom="paragraph">
                  <wp:posOffset>12065</wp:posOffset>
                </wp:positionV>
                <wp:extent cx="1810385" cy="233680"/>
                <wp:effectExtent l="0" t="0" r="0" b="0"/>
                <wp:wrapNone/>
                <wp:docPr id="287"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33680"/>
                        </a:xfrm>
                        <a:prstGeom prst="rect">
                          <a:avLst/>
                        </a:prstGeom>
                        <a:solidFill>
                          <a:sysClr val="window" lastClr="FFFFFF"/>
                        </a:solidFill>
                        <a:ln>
                          <a:noFill/>
                        </a:ln>
                      </wps:spPr>
                      <wps:txbx>
                        <w:txbxContent>
                          <w:p w:rsidR="00302A85" w:rsidRPr="0049077D" w:rsidRDefault="00302A85" w:rsidP="00056569">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056569">
                            <w:pPr>
                              <w:jc w:val="right"/>
                              <w:rPr>
                                <w:spacing w:val="-8"/>
                              </w:rPr>
                            </w:pPr>
                          </w:p>
                          <w:p w:rsidR="00302A85" w:rsidRPr="00843C98" w:rsidRDefault="00302A85" w:rsidP="00056569">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AECE161" id="_x0000_s1031" type="#_x0000_t202" style="position:absolute;left:0;text-align:left;margin-left:179.95pt;margin-top:.95pt;width:142.55pt;height:18.4pt;z-index:25178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" fillcolor="window" stroked="f">
                <v:textbox inset="0,0,1mm,0">
                  <w:txbxContent>
                    <w:p w:rsidR="00302A85" w:rsidRPr="0049077D" w:rsidRDefault="00302A85" w:rsidP="00056569">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056569">
                      <w:pPr>
                        <w:jc w:val="right"/>
                        <w:rPr>
                          <w:spacing w:val="-8"/>
                        </w:rPr>
                      </w:pPr>
                    </w:p>
                    <w:p w:rsidR="00302A85" w:rsidRPr="00843C98" w:rsidRDefault="00302A85" w:rsidP="00056569">
                      <w:pPr>
                        <w:jc w:val="right"/>
                        <w:rPr>
                          <w:spacing w:val="-20"/>
                          <w:sz w:val="28"/>
                          <w:szCs w:val="28"/>
                        </w:rPr>
                      </w:pPr>
                    </w:p>
                  </w:txbxContent>
                </v:textbox>
                <w10:wrap anchorx="margin"/>
              </v:shape>
            </w:pict>
          </mc:Fallback>
        </mc:AlternateContent>
      </w:r>
      <w:r w:rsidR="00056569">
        <w:rPr>
          <w:szCs w:val="24"/>
        </w:rPr>
        <w:tab/>
      </w:r>
    </w:p>
    <w:tbl>
      <w:tblPr>
        <w:tblStyle w:val="153"/>
        <w:tblpPr w:leftFromText="180" w:rightFromText="180" w:vertAnchor="text" w:horzAnchor="page" w:tblpX="3016" w:tblpY="128"/>
        <w:tblW w:w="7083" w:type="dxa"/>
        <w:tblLook w:val="0000" w:firstRow="0" w:lastRow="0" w:firstColumn="0" w:lastColumn="0" w:noHBand="0" w:noVBand="0"/>
      </w:tblPr>
      <w:tblGrid>
        <w:gridCol w:w="966"/>
        <w:gridCol w:w="6117"/>
      </w:tblGrid>
      <w:tr w:rsidR="00056569" w:rsidRPr="005D5AEF" w:rsidTr="003C3177">
        <w:tc>
          <w:tcPr>
            <w:tcW w:w="966" w:type="dxa"/>
            <w:vAlign w:val="center"/>
          </w:tcPr>
          <w:p w:rsidR="00056569" w:rsidRPr="005D5AEF" w:rsidRDefault="00F830B5" w:rsidP="00F74E83">
            <w:pPr>
              <w:spacing w:before="2" w:after="2" w:line="240" w:lineRule="auto"/>
              <w:ind w:firstLine="0"/>
              <w:jc w:val="center"/>
              <w:rPr>
                <w:sz w:val="16"/>
                <w:szCs w:val="16"/>
                <w:lang w:eastAsia="ru-RU"/>
              </w:rPr>
            </w:pPr>
            <w:r w:rsidRPr="00A41E7C">
              <w:rPr>
                <w:noProof/>
                <w:szCs w:val="24"/>
              </w:rPr>
              <mc:AlternateContent>
                <mc:Choice Requires="wps">
                  <w:drawing>
                    <wp:anchor distT="0" distB="0" distL="114300" distR="114300" simplePos="0" relativeHeight="251862528" behindDoc="0" locked="0" layoutInCell="1" allowOverlap="1" wp14:anchorId="68A89730" wp14:editId="26BCF258">
                      <wp:simplePos x="0" y="0"/>
                      <wp:positionH relativeFrom="margin">
                        <wp:posOffset>259080</wp:posOffset>
                      </wp:positionH>
                      <wp:positionV relativeFrom="paragraph">
                        <wp:posOffset>45720</wp:posOffset>
                      </wp:positionV>
                      <wp:extent cx="200025" cy="161925"/>
                      <wp:effectExtent l="0" t="0" r="9525" b="9525"/>
                      <wp:wrapNone/>
                      <wp:docPr id="360"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161925"/>
                              </a:xfrm>
                              <a:prstGeom prst="rect">
                                <a:avLst/>
                              </a:prstGeom>
                              <a:solidFill>
                                <a:sysClr val="window" lastClr="FFFFFF"/>
                              </a:solidFill>
                              <a:ln>
                                <a:noFill/>
                              </a:ln>
                            </wps:spPr>
                            <wps:txbx>
                              <w:txbxContent>
                                <w:p w:rsidR="00302A85" w:rsidRPr="00F830B5" w:rsidRDefault="00302A85" w:rsidP="00F830B5">
                                  <w:pPr>
                                    <w:ind w:firstLine="0"/>
                                    <w:rPr>
                                      <w:spacing w:val="-8"/>
                                      <w:sz w:val="18"/>
                                      <w:szCs w:val="18"/>
                                    </w:rPr>
                                  </w:pPr>
                                  <w:r w:rsidRPr="00F830B5">
                                    <w:rPr>
                                      <w:sz w:val="18"/>
                                      <w:szCs w:val="18"/>
                                    </w:rPr>
                                    <w:t>н1</w:t>
                                  </w:r>
                                </w:p>
                                <w:p w:rsidR="00302A85" w:rsidRPr="00843C98" w:rsidRDefault="00302A85" w:rsidP="00F830B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8A89730" id="_x0000_s1032" type="#_x0000_t202" style="position:absolute;left:0;text-align:left;margin-left:20.4pt;margin-top:3.6pt;width:15.75pt;height:12.75pt;z-index:25186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" fillcolor="window" stroked="f">
                      <v:textbox inset="0,0,1mm,0">
                        <w:txbxContent>
                          <w:p w:rsidR="00302A85" w:rsidRPr="00F830B5" w:rsidRDefault="00302A85" w:rsidP="00F830B5">
                            <w:pPr>
                              <w:ind w:firstLine="0"/>
                              <w:rPr>
                                <w:spacing w:val="-8"/>
                                <w:sz w:val="18"/>
                                <w:szCs w:val="18"/>
                              </w:rPr>
                            </w:pPr>
                            <w:r w:rsidRPr="00F830B5">
                              <w:rPr>
                                <w:sz w:val="18"/>
                                <w:szCs w:val="18"/>
                              </w:rPr>
                              <w:t>н1</w:t>
                            </w:r>
                          </w:p>
                          <w:p w:rsidR="00302A85" w:rsidRPr="00843C98" w:rsidRDefault="00302A85" w:rsidP="00F830B5">
                            <w:pPr>
                              <w:jc w:val="right"/>
                              <w:rPr>
                                <w:spacing w:val="-20"/>
                                <w:sz w:val="28"/>
                                <w:szCs w:val="28"/>
                              </w:rPr>
                            </w:pPr>
                          </w:p>
                        </w:txbxContent>
                      </v:textbox>
                      <w10:wrap anchorx="margin"/>
                    </v:shape>
                  </w:pict>
                </mc:Fallback>
              </mc:AlternateContent>
            </w:r>
            <w:r w:rsidR="00056569" w:rsidRPr="005D5AEF">
              <w:rPr>
                <w:noProof/>
                <w:sz w:val="16"/>
                <w:szCs w:val="16"/>
              </w:rPr>
              <w:drawing>
                <wp:anchor distT="0" distB="0" distL="114300" distR="114300" simplePos="0" relativeHeight="251783680" behindDoc="0" locked="0" layoutInCell="1" allowOverlap="1" wp14:anchorId="690CA330" wp14:editId="24DD4A39">
                  <wp:simplePos x="0" y="0"/>
                  <wp:positionH relativeFrom="column">
                    <wp:posOffset>58420</wp:posOffset>
                  </wp:positionH>
                  <wp:positionV relativeFrom="paragraph">
                    <wp:posOffset>12065</wp:posOffset>
                  </wp:positionV>
                  <wp:extent cx="345831" cy="228600"/>
                  <wp:effectExtent l="0" t="0" r="0" b="0"/>
                  <wp:wrapNone/>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2">
                            <a:extLst>
                              <a:ext uri="{28A0092B-C50C-407E-A947-70E740481C1C}">
                                <a14:useLocalDpi xmlns:a14="http://schemas.microsoft.com/office/drawing/2010/main" val="0"/>
                              </a:ext>
                            </a:extLst>
                          </a:blip>
                          <a:srcRect l="39437" t="42692" r="39788" b="42308"/>
                          <a:stretch/>
                        </pic:blipFill>
                        <pic:spPr bwMode="auto">
                          <a:xfrm>
                            <a:off x="0" y="0"/>
                            <a:ext cx="345831" cy="228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117" w:type="dxa"/>
            <w:vAlign w:val="center"/>
          </w:tcPr>
          <w:p w:rsidR="00056569" w:rsidRPr="005D5AEF" w:rsidRDefault="00F830B5" w:rsidP="00F74E83">
            <w:pPr>
              <w:spacing w:line="240" w:lineRule="auto"/>
              <w:ind w:firstLine="0"/>
              <w:jc w:val="left"/>
              <w:rPr>
                <w:rFonts w:ascii="Times New Roman" w:hAnsi="Times New Roman" w:cs="Times New Roman"/>
                <w:sz w:val="18"/>
                <w:szCs w:val="18"/>
                <w:lang w:eastAsia="ru-RU"/>
              </w:rPr>
            </w:pPr>
            <w:r>
              <w:rPr>
                <w:rFonts w:ascii="Times New Roman" w:hAnsi="Times New Roman" w:cs="Times New Roman"/>
                <w:sz w:val="18"/>
                <w:szCs w:val="18"/>
                <w:lang w:eastAsia="ru-RU"/>
              </w:rPr>
              <w:t>Номер и т</w:t>
            </w:r>
            <w:r w:rsidR="002E3D98" w:rsidRPr="002E3D98">
              <w:rPr>
                <w:rFonts w:ascii="Times New Roman" w:hAnsi="Times New Roman" w:cs="Times New Roman"/>
                <w:sz w:val="18"/>
                <w:szCs w:val="18"/>
                <w:lang w:eastAsia="ru-RU"/>
              </w:rPr>
              <w:t>очка поворота границы земельного участка, устанавливаемой при проведении кадастровых работ</w:t>
            </w:r>
          </w:p>
        </w:tc>
      </w:tr>
      <w:tr w:rsidR="00056569" w:rsidRPr="005D5AEF" w:rsidTr="003C3177">
        <w:tc>
          <w:tcPr>
            <w:tcW w:w="966" w:type="dxa"/>
            <w:vAlign w:val="center"/>
          </w:tcPr>
          <w:p w:rsidR="00056569" w:rsidRPr="005D5AEF" w:rsidRDefault="00056569" w:rsidP="00F74E83">
            <w:pPr>
              <w:spacing w:before="2" w:after="2" w:line="240" w:lineRule="auto"/>
              <w:ind w:firstLine="0"/>
              <w:jc w:val="center"/>
              <w:rPr>
                <w:sz w:val="16"/>
                <w:szCs w:val="16"/>
                <w:lang w:eastAsia="ru-RU"/>
              </w:rPr>
            </w:pPr>
            <w:r w:rsidRPr="005D5AEF">
              <w:rPr>
                <w:noProof/>
                <w:sz w:val="20"/>
                <w:szCs w:val="30"/>
              </w:rPr>
              <w:drawing>
                <wp:inline distT="0" distB="0" distL="0" distR="0" wp14:anchorId="587521C1" wp14:editId="209CDA08">
                  <wp:extent cx="468000" cy="216000"/>
                  <wp:effectExtent l="0" t="0" r="8255" b="0"/>
                  <wp:docPr id="961" name="Рисунок 961"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8c9d2f4-e6a5-422b-b2c6-c54d1b2b363d" descr="sheet"/>
                          <pic:cNvPicPr preferRelativeResize="0">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8000" cy="216000"/>
                          </a:xfrm>
                          <a:prstGeom prst="rect">
                            <a:avLst/>
                          </a:prstGeom>
                          <a:solidFill>
                            <a:srgbClr val="FFFFFF"/>
                          </a:solidFill>
                          <a:ln>
                            <a:noFill/>
                          </a:ln>
                        </pic:spPr>
                      </pic:pic>
                    </a:graphicData>
                  </a:graphic>
                </wp:inline>
              </w:drawing>
            </w:r>
          </w:p>
        </w:tc>
        <w:tc>
          <w:tcPr>
            <w:tcW w:w="6117" w:type="dxa"/>
            <w:vAlign w:val="center"/>
          </w:tcPr>
          <w:p w:rsidR="00056569" w:rsidRPr="005D5AEF" w:rsidRDefault="00056569" w:rsidP="00451DE0">
            <w:pPr>
              <w:spacing w:line="240" w:lineRule="auto"/>
              <w:ind w:firstLine="0"/>
              <w:jc w:val="left"/>
              <w:rPr>
                <w:rFonts w:ascii="Times New Roman" w:hAnsi="Times New Roman" w:cs="Times New Roman"/>
                <w:sz w:val="18"/>
                <w:szCs w:val="18"/>
                <w:lang w:eastAsia="ru-RU"/>
              </w:rPr>
            </w:pPr>
            <w:r w:rsidRPr="005D5AEF">
              <w:rPr>
                <w:rFonts w:ascii="Times New Roman" w:hAnsi="Times New Roman" w:cs="Times New Roman"/>
                <w:sz w:val="18"/>
                <w:szCs w:val="18"/>
                <w:lang w:eastAsia="ru-RU"/>
              </w:rPr>
              <w:t xml:space="preserve">Граница зоны </w:t>
            </w:r>
            <w:r w:rsidRPr="001218A9">
              <w:rPr>
                <w:rFonts w:ascii="Times New Roman" w:hAnsi="Times New Roman" w:cs="Times New Roman"/>
                <w:sz w:val="18"/>
                <w:szCs w:val="18"/>
                <w:lang w:eastAsia="ru-RU"/>
              </w:rPr>
              <w:t xml:space="preserve">планируемого </w:t>
            </w:r>
            <w:r w:rsidRPr="005D5AEF">
              <w:rPr>
                <w:rFonts w:ascii="Times New Roman" w:hAnsi="Times New Roman" w:cs="Times New Roman"/>
                <w:sz w:val="18"/>
                <w:szCs w:val="18"/>
                <w:lang w:eastAsia="ru-RU"/>
              </w:rPr>
              <w:t>разме</w:t>
            </w:r>
            <w:r w:rsidR="00451DE0">
              <w:rPr>
                <w:rFonts w:ascii="Times New Roman" w:hAnsi="Times New Roman" w:cs="Times New Roman"/>
                <w:sz w:val="18"/>
                <w:szCs w:val="18"/>
                <w:lang w:eastAsia="ru-RU"/>
              </w:rPr>
              <w:t xml:space="preserve">щения линейных объектов, границы </w:t>
            </w:r>
            <w:r w:rsidRPr="005D5AEF">
              <w:rPr>
                <w:rFonts w:ascii="Times New Roman" w:hAnsi="Times New Roman" w:cs="Times New Roman"/>
                <w:sz w:val="18"/>
                <w:szCs w:val="18"/>
                <w:lang w:eastAsia="ru-RU"/>
              </w:rPr>
              <w:t>красны</w:t>
            </w:r>
            <w:r w:rsidR="00451DE0">
              <w:rPr>
                <w:rFonts w:ascii="Times New Roman" w:hAnsi="Times New Roman" w:cs="Times New Roman"/>
                <w:sz w:val="18"/>
                <w:szCs w:val="18"/>
                <w:lang w:eastAsia="ru-RU"/>
              </w:rPr>
              <w:t>х</w:t>
            </w:r>
            <w:r w:rsidRPr="005D5AEF">
              <w:rPr>
                <w:rFonts w:ascii="Times New Roman" w:hAnsi="Times New Roman" w:cs="Times New Roman"/>
                <w:sz w:val="18"/>
                <w:szCs w:val="18"/>
                <w:lang w:eastAsia="ru-RU"/>
              </w:rPr>
              <w:t xml:space="preserve"> линии</w:t>
            </w:r>
            <w:r w:rsidR="00F830B5">
              <w:rPr>
                <w:rFonts w:ascii="Times New Roman" w:hAnsi="Times New Roman" w:cs="Times New Roman"/>
                <w:sz w:val="18"/>
                <w:szCs w:val="18"/>
                <w:lang w:eastAsia="ru-RU"/>
              </w:rPr>
              <w:t xml:space="preserve"> установленные проектом планировки</w:t>
            </w:r>
          </w:p>
        </w:tc>
      </w:tr>
      <w:tr w:rsidR="00056569" w:rsidRPr="005D5AEF" w:rsidTr="003C3177">
        <w:tc>
          <w:tcPr>
            <w:tcW w:w="966" w:type="dxa"/>
            <w:vAlign w:val="center"/>
          </w:tcPr>
          <w:p w:rsidR="00056569" w:rsidRPr="005D5AEF" w:rsidRDefault="00E523F5" w:rsidP="00F74E83">
            <w:pPr>
              <w:spacing w:before="2" w:after="2" w:line="240" w:lineRule="auto"/>
              <w:ind w:firstLine="0"/>
              <w:jc w:val="center"/>
              <w:rPr>
                <w:sz w:val="16"/>
                <w:szCs w:val="16"/>
                <w:lang w:eastAsia="ru-RU"/>
              </w:rPr>
            </w:pPr>
            <w:r w:rsidRPr="00E523F5">
              <w:rPr>
                <w:noProof/>
                <w:szCs w:val="24"/>
              </w:rPr>
              <w:drawing>
                <wp:inline distT="0" distB="0" distL="0" distR="0" wp14:anchorId="048A6BB6" wp14:editId="4D52C868">
                  <wp:extent cx="419619" cy="255181"/>
                  <wp:effectExtent l="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3764" t="38542" r="33762" b="38909"/>
                          <a:stretch/>
                        </pic:blipFill>
                        <pic:spPr bwMode="auto">
                          <a:xfrm>
                            <a:off x="0" y="0"/>
                            <a:ext cx="427203" cy="2597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117" w:type="dxa"/>
            <w:vAlign w:val="center"/>
          </w:tcPr>
          <w:p w:rsidR="00056569" w:rsidRPr="005D5AEF" w:rsidRDefault="00AF0D83" w:rsidP="00AF0D83">
            <w:pPr>
              <w:spacing w:line="240" w:lineRule="auto"/>
              <w:ind w:firstLine="0"/>
              <w:jc w:val="left"/>
              <w:rPr>
                <w:rFonts w:ascii="Times New Roman" w:hAnsi="Times New Roman" w:cs="Times New Roman"/>
                <w:sz w:val="18"/>
                <w:szCs w:val="18"/>
                <w:lang w:eastAsia="ru-RU"/>
              </w:rPr>
            </w:pPr>
            <w:r w:rsidRPr="00AF0D83">
              <w:rPr>
                <w:rFonts w:ascii="Times New Roman" w:hAnsi="Times New Roman" w:cs="Times New Roman"/>
                <w:sz w:val="18"/>
                <w:szCs w:val="18"/>
                <w:lang w:eastAsia="ru-RU"/>
              </w:rPr>
              <w:t xml:space="preserve">Земельные участки, согласно сведениям </w:t>
            </w:r>
            <w:r>
              <w:rPr>
                <w:rFonts w:ascii="Times New Roman" w:hAnsi="Times New Roman" w:cs="Times New Roman"/>
                <w:sz w:val="18"/>
                <w:szCs w:val="18"/>
                <w:lang w:eastAsia="ru-RU"/>
              </w:rPr>
              <w:t>ЕГРН</w:t>
            </w:r>
            <w:r w:rsidR="00255775">
              <w:rPr>
                <w:rFonts w:ascii="Times New Roman" w:hAnsi="Times New Roman" w:cs="Times New Roman"/>
                <w:sz w:val="18"/>
                <w:szCs w:val="18"/>
                <w:lang w:eastAsia="ru-RU"/>
              </w:rPr>
              <w:t xml:space="preserve"> и ранее арендованные</w:t>
            </w:r>
          </w:p>
        </w:tc>
      </w:tr>
      <w:tr w:rsidR="00056569" w:rsidRPr="005D5AEF" w:rsidTr="003C3177">
        <w:trPr>
          <w:trHeight w:val="343"/>
        </w:trPr>
        <w:tc>
          <w:tcPr>
            <w:tcW w:w="966" w:type="dxa"/>
            <w:vAlign w:val="center"/>
          </w:tcPr>
          <w:p w:rsidR="00056569" w:rsidRDefault="00AF0D83" w:rsidP="00F74E83">
            <w:pPr>
              <w:spacing w:before="2" w:after="2" w:line="240" w:lineRule="auto"/>
              <w:ind w:firstLine="0"/>
              <w:jc w:val="center"/>
              <w:rPr>
                <w:noProof/>
                <w:sz w:val="16"/>
                <w:szCs w:val="16"/>
                <w:lang w:eastAsia="ru-RU"/>
              </w:rPr>
            </w:pPr>
            <w:r>
              <w:rPr>
                <w:noProof/>
              </w:rPr>
              <w:drawing>
                <wp:anchor distT="0" distB="0" distL="114300" distR="114300" simplePos="0" relativeHeight="251785728" behindDoc="1" locked="0" layoutInCell="1" allowOverlap="1" wp14:anchorId="4BE7C5B0" wp14:editId="1597CEE7">
                  <wp:simplePos x="0" y="0"/>
                  <wp:positionH relativeFrom="column">
                    <wp:posOffset>31750</wp:posOffset>
                  </wp:positionH>
                  <wp:positionV relativeFrom="paragraph">
                    <wp:posOffset>31750</wp:posOffset>
                  </wp:positionV>
                  <wp:extent cx="438150" cy="190500"/>
                  <wp:effectExtent l="0" t="0" r="0" b="0"/>
                  <wp:wrapNone/>
                  <wp:docPr id="266" name="Рисунок 266"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f2d9274-4a00-4c35-96f5-24474cee7f84" descr="sheet"/>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8150" cy="19050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p w:rsidR="00056569" w:rsidRPr="005D5AEF" w:rsidRDefault="00AF0D83" w:rsidP="00F74E83">
            <w:pPr>
              <w:spacing w:before="2" w:after="2" w:line="240" w:lineRule="auto"/>
              <w:ind w:firstLine="0"/>
              <w:jc w:val="center"/>
              <w:rPr>
                <w:sz w:val="16"/>
                <w:szCs w:val="16"/>
                <w:lang w:eastAsia="ru-RU"/>
              </w:rPr>
            </w:pPr>
            <w:r w:rsidRPr="00AF0D83">
              <w:rPr>
                <w:noProof/>
                <w:szCs w:val="24"/>
              </w:rPr>
              <w:drawing>
                <wp:anchor distT="0" distB="0" distL="114300" distR="114300" simplePos="0" relativeHeight="251787776" behindDoc="1" locked="0" layoutInCell="1" allowOverlap="1" wp14:anchorId="6DFE596F" wp14:editId="51B9F26E">
                  <wp:simplePos x="0" y="0"/>
                  <wp:positionH relativeFrom="column">
                    <wp:posOffset>18415</wp:posOffset>
                  </wp:positionH>
                  <wp:positionV relativeFrom="paragraph">
                    <wp:posOffset>142875</wp:posOffset>
                  </wp:positionV>
                  <wp:extent cx="497205" cy="233680"/>
                  <wp:effectExtent l="0" t="0" r="0" b="0"/>
                  <wp:wrapNone/>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6">
                            <a:extLst>
                              <a:ext uri="{28A0092B-C50C-407E-A947-70E740481C1C}">
                                <a14:useLocalDpi xmlns:a14="http://schemas.microsoft.com/office/drawing/2010/main" val="0"/>
                              </a:ext>
                            </a:extLst>
                          </a:blip>
                          <a:srcRect l="33445" t="37815" r="33443" b="38909"/>
                          <a:stretch/>
                        </pic:blipFill>
                        <pic:spPr bwMode="auto">
                          <a:xfrm>
                            <a:off x="0" y="0"/>
                            <a:ext cx="497205" cy="233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117" w:type="dxa"/>
            <w:vAlign w:val="center"/>
          </w:tcPr>
          <w:p w:rsidR="00056569" w:rsidRPr="005D5AEF" w:rsidRDefault="00AF0D83" w:rsidP="00AF0D83">
            <w:pPr>
              <w:spacing w:line="240" w:lineRule="auto"/>
              <w:ind w:firstLine="0"/>
              <w:jc w:val="left"/>
              <w:rPr>
                <w:rFonts w:ascii="Times New Roman" w:hAnsi="Times New Roman" w:cs="Times New Roman"/>
                <w:sz w:val="18"/>
                <w:szCs w:val="18"/>
                <w:lang w:eastAsia="ru-RU"/>
              </w:rPr>
            </w:pPr>
            <w:r w:rsidRPr="00AF0D83">
              <w:rPr>
                <w:rFonts w:ascii="Times New Roman" w:hAnsi="Times New Roman" w:cs="Times New Roman"/>
                <w:sz w:val="18"/>
                <w:szCs w:val="18"/>
                <w:lang w:eastAsia="ru-RU"/>
              </w:rPr>
              <w:t>Земельны</w:t>
            </w:r>
            <w:r>
              <w:rPr>
                <w:rFonts w:ascii="Times New Roman" w:hAnsi="Times New Roman" w:cs="Times New Roman"/>
                <w:sz w:val="18"/>
                <w:szCs w:val="18"/>
                <w:lang w:eastAsia="ru-RU"/>
              </w:rPr>
              <w:t>е участ</w:t>
            </w:r>
            <w:r w:rsidRPr="00AF0D83">
              <w:rPr>
                <w:rFonts w:ascii="Times New Roman" w:hAnsi="Times New Roman" w:cs="Times New Roman"/>
                <w:sz w:val="18"/>
                <w:szCs w:val="18"/>
                <w:lang w:eastAsia="ru-RU"/>
              </w:rPr>
              <w:t>к</w:t>
            </w:r>
            <w:r>
              <w:rPr>
                <w:rFonts w:ascii="Times New Roman" w:hAnsi="Times New Roman" w:cs="Times New Roman"/>
                <w:sz w:val="18"/>
                <w:szCs w:val="18"/>
                <w:lang w:eastAsia="ru-RU"/>
              </w:rPr>
              <w:t>и</w:t>
            </w:r>
            <w:r w:rsidRPr="00AF0D83">
              <w:rPr>
                <w:rFonts w:ascii="Times New Roman" w:hAnsi="Times New Roman" w:cs="Times New Roman"/>
                <w:sz w:val="18"/>
                <w:szCs w:val="18"/>
                <w:lang w:eastAsia="ru-RU"/>
              </w:rPr>
              <w:t xml:space="preserve"> на ранее сформированных участках</w:t>
            </w:r>
          </w:p>
        </w:tc>
      </w:tr>
      <w:tr w:rsidR="00056569" w:rsidRPr="005D5AEF" w:rsidTr="003C3177">
        <w:tc>
          <w:tcPr>
            <w:tcW w:w="966" w:type="dxa"/>
            <w:vAlign w:val="center"/>
          </w:tcPr>
          <w:p w:rsidR="00AF0D83" w:rsidRDefault="00AF0D83" w:rsidP="00F74E83">
            <w:pPr>
              <w:spacing w:before="2" w:after="2" w:line="240" w:lineRule="auto"/>
              <w:ind w:firstLine="0"/>
              <w:jc w:val="center"/>
              <w:rPr>
                <w:sz w:val="16"/>
                <w:szCs w:val="16"/>
                <w:lang w:eastAsia="ru-RU"/>
              </w:rPr>
            </w:pPr>
          </w:p>
          <w:p w:rsidR="00056569" w:rsidRPr="005D5AEF" w:rsidRDefault="00056569" w:rsidP="00F74E83">
            <w:pPr>
              <w:spacing w:before="2" w:after="2" w:line="240" w:lineRule="auto"/>
              <w:ind w:firstLine="0"/>
              <w:jc w:val="center"/>
              <w:rPr>
                <w:sz w:val="16"/>
                <w:szCs w:val="16"/>
                <w:lang w:eastAsia="ru-RU"/>
              </w:rPr>
            </w:pPr>
          </w:p>
        </w:tc>
        <w:tc>
          <w:tcPr>
            <w:tcW w:w="6117" w:type="dxa"/>
            <w:vAlign w:val="center"/>
          </w:tcPr>
          <w:p w:rsidR="00056569" w:rsidRPr="005D5AEF" w:rsidRDefault="00F830B5" w:rsidP="00F74E83">
            <w:pPr>
              <w:spacing w:line="240" w:lineRule="auto"/>
              <w:ind w:firstLine="0"/>
              <w:jc w:val="left"/>
              <w:rPr>
                <w:rFonts w:ascii="Times New Roman" w:hAnsi="Times New Roman" w:cs="Times New Roman"/>
                <w:sz w:val="18"/>
                <w:szCs w:val="18"/>
                <w:lang w:eastAsia="ru-RU"/>
              </w:rPr>
            </w:pPr>
            <w:r>
              <w:rPr>
                <w:rFonts w:ascii="Times New Roman" w:hAnsi="Times New Roman" w:cs="Times New Roman"/>
                <w:sz w:val="18"/>
                <w:szCs w:val="18"/>
                <w:lang w:eastAsia="ru-RU"/>
              </w:rPr>
              <w:t>Условный н</w:t>
            </w:r>
            <w:r w:rsidR="00E523F5" w:rsidRPr="00E523F5">
              <w:rPr>
                <w:rFonts w:ascii="Times New Roman" w:hAnsi="Times New Roman" w:cs="Times New Roman"/>
                <w:sz w:val="18"/>
                <w:szCs w:val="18"/>
                <w:lang w:eastAsia="ru-RU"/>
              </w:rPr>
              <w:t>омер формируемого земельного участка</w:t>
            </w:r>
          </w:p>
        </w:tc>
      </w:tr>
      <w:tr w:rsidR="003C3177" w:rsidRPr="005D5AEF" w:rsidTr="003C3177">
        <w:tc>
          <w:tcPr>
            <w:tcW w:w="966" w:type="dxa"/>
            <w:vAlign w:val="center"/>
          </w:tcPr>
          <w:p w:rsidR="003C3177" w:rsidRDefault="003C3177" w:rsidP="00F74E83">
            <w:pPr>
              <w:spacing w:before="2" w:after="2" w:line="240" w:lineRule="auto"/>
              <w:ind w:firstLine="0"/>
              <w:jc w:val="center"/>
              <w:rPr>
                <w:sz w:val="16"/>
                <w:szCs w:val="16"/>
              </w:rPr>
            </w:pPr>
          </w:p>
        </w:tc>
        <w:tc>
          <w:tcPr>
            <w:tcW w:w="6117" w:type="dxa"/>
            <w:vAlign w:val="center"/>
          </w:tcPr>
          <w:p w:rsidR="003C3177" w:rsidRPr="00E523F5" w:rsidRDefault="003C3177" w:rsidP="00451DE0">
            <w:pPr>
              <w:spacing w:line="240" w:lineRule="auto"/>
              <w:ind w:firstLine="0"/>
              <w:jc w:val="left"/>
              <w:rPr>
                <w:sz w:val="18"/>
                <w:szCs w:val="18"/>
              </w:rPr>
            </w:pPr>
            <w:r w:rsidRPr="003C3177">
              <w:rPr>
                <w:rFonts w:ascii="Times New Roman" w:hAnsi="Times New Roman" w:cs="Times New Roman"/>
                <w:sz w:val="18"/>
                <w:szCs w:val="18"/>
                <w:lang w:eastAsia="ru-RU"/>
              </w:rPr>
              <w:t>Линии отступа</w:t>
            </w:r>
            <w:r>
              <w:rPr>
                <w:rFonts w:ascii="Times New Roman" w:hAnsi="Times New Roman" w:cs="Times New Roman"/>
                <w:sz w:val="18"/>
                <w:szCs w:val="18"/>
                <w:lang w:eastAsia="ru-RU"/>
              </w:rPr>
              <w:t xml:space="preserve"> от красных линий в целях определения мест допустимого размещения з</w:t>
            </w:r>
            <w:r w:rsidR="00F830B5">
              <w:rPr>
                <w:rFonts w:ascii="Times New Roman" w:hAnsi="Times New Roman" w:cs="Times New Roman"/>
                <w:sz w:val="18"/>
                <w:szCs w:val="18"/>
                <w:lang w:eastAsia="ru-RU"/>
              </w:rPr>
              <w:t>даний</w:t>
            </w:r>
            <w:r>
              <w:rPr>
                <w:rFonts w:ascii="Times New Roman" w:hAnsi="Times New Roman" w:cs="Times New Roman"/>
                <w:sz w:val="18"/>
                <w:szCs w:val="18"/>
                <w:lang w:eastAsia="ru-RU"/>
              </w:rPr>
              <w:t>, строений, сооружений не определен</w:t>
            </w:r>
            <w:r w:rsidR="00451DE0">
              <w:rPr>
                <w:rFonts w:ascii="Times New Roman" w:hAnsi="Times New Roman" w:cs="Times New Roman"/>
                <w:sz w:val="18"/>
                <w:szCs w:val="18"/>
                <w:lang w:eastAsia="ru-RU"/>
              </w:rPr>
              <w:t>ы</w:t>
            </w:r>
          </w:p>
        </w:tc>
      </w:tr>
      <w:tr w:rsidR="003C3177" w:rsidRPr="005D5AEF" w:rsidTr="003C3177">
        <w:tc>
          <w:tcPr>
            <w:tcW w:w="966" w:type="dxa"/>
            <w:vAlign w:val="center"/>
          </w:tcPr>
          <w:p w:rsidR="003C3177" w:rsidRDefault="003C3177" w:rsidP="00F74E83">
            <w:pPr>
              <w:spacing w:before="2" w:after="2" w:line="240" w:lineRule="auto"/>
              <w:ind w:firstLine="0"/>
              <w:jc w:val="center"/>
              <w:rPr>
                <w:sz w:val="16"/>
                <w:szCs w:val="16"/>
              </w:rPr>
            </w:pPr>
          </w:p>
        </w:tc>
        <w:tc>
          <w:tcPr>
            <w:tcW w:w="6117" w:type="dxa"/>
            <w:vAlign w:val="center"/>
          </w:tcPr>
          <w:p w:rsidR="003C3177" w:rsidRPr="003C3177" w:rsidRDefault="003C3177" w:rsidP="003C3177">
            <w:pPr>
              <w:spacing w:line="240" w:lineRule="auto"/>
              <w:ind w:firstLine="0"/>
              <w:jc w:val="left"/>
              <w:rPr>
                <w:sz w:val="18"/>
                <w:szCs w:val="18"/>
              </w:rPr>
            </w:pPr>
            <w:r w:rsidRPr="003C3177">
              <w:rPr>
                <w:rFonts w:ascii="Times New Roman" w:hAnsi="Times New Roman" w:cs="Times New Roman"/>
                <w:sz w:val="18"/>
                <w:szCs w:val="18"/>
                <w:lang w:eastAsia="ru-RU"/>
              </w:rPr>
              <w:t>Границы зон действия публичных сервитутов</w:t>
            </w:r>
            <w:r>
              <w:rPr>
                <w:rFonts w:ascii="Times New Roman" w:hAnsi="Times New Roman" w:cs="Times New Roman"/>
                <w:sz w:val="18"/>
                <w:szCs w:val="18"/>
                <w:lang w:eastAsia="ru-RU"/>
              </w:rPr>
              <w:t xml:space="preserve"> не определены</w:t>
            </w:r>
          </w:p>
        </w:tc>
      </w:tr>
    </w:tbl>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DE312C" w:rsidRDefault="00DE312C" w:rsidP="009B27F8">
      <w:pPr>
        <w:tabs>
          <w:tab w:val="left" w:pos="4571"/>
        </w:tabs>
        <w:rPr>
          <w:szCs w:val="24"/>
        </w:rPr>
        <w:sectPr w:rsidR="00DE312C" w:rsidSect="00176E50">
          <w:pgSz w:w="11906" w:h="16838" w:code="9"/>
          <w:pgMar w:top="1134" w:right="624" w:bottom="426" w:left="1417" w:header="357" w:footer="323" w:gutter="0"/>
          <w:cols w:space="708"/>
          <w:docGrid w:linePitch="360"/>
        </w:sectPr>
      </w:pPr>
    </w:p>
    <w:p w:rsidR="009B27F8" w:rsidRPr="00970084" w:rsidRDefault="00970084" w:rsidP="00970084">
      <w:pPr>
        <w:tabs>
          <w:tab w:val="left" w:pos="4571"/>
        </w:tabs>
        <w:jc w:val="center"/>
        <w:rPr>
          <w:sz w:val="26"/>
          <w:szCs w:val="26"/>
        </w:rPr>
      </w:pPr>
      <w:r>
        <w:rPr>
          <w:sz w:val="26"/>
          <w:szCs w:val="26"/>
        </w:rPr>
        <w:lastRenderedPageBreak/>
        <w:t>33</w:t>
      </w:r>
    </w:p>
    <w:p w:rsidR="009B27F8" w:rsidRDefault="00046D4E" w:rsidP="009B27F8">
      <w:pPr>
        <w:tabs>
          <w:tab w:val="left" w:pos="4571"/>
        </w:tabs>
        <w:rPr>
          <w:szCs w:val="24"/>
        </w:rPr>
      </w:pPr>
      <w:r>
        <w:rPr>
          <w:noProof/>
          <w:szCs w:val="24"/>
        </w:rPr>
        <w:drawing>
          <wp:anchor distT="0" distB="0" distL="114300" distR="114300" simplePos="0" relativeHeight="251811328" behindDoc="1" locked="0" layoutInCell="1" allowOverlap="1">
            <wp:simplePos x="0" y="0"/>
            <wp:positionH relativeFrom="margin">
              <wp:align>left</wp:align>
            </wp:positionH>
            <wp:positionV relativeFrom="paragraph">
              <wp:posOffset>19050</wp:posOffset>
            </wp:positionV>
            <wp:extent cx="6124575" cy="8096250"/>
            <wp:effectExtent l="0" t="0" r="9525" b="0"/>
            <wp:wrapNone/>
            <wp:docPr id="49" name="Рисунок 49"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7075d79-21e6-4af2-9f74-29675642bd62" descr="sheet"/>
                    <pic:cNvPicPr preferRelativeResize="0">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80962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ED6714" w:rsidP="009B27F8">
      <w:pPr>
        <w:tabs>
          <w:tab w:val="left" w:pos="4571"/>
        </w:tabs>
        <w:rPr>
          <w:szCs w:val="24"/>
        </w:rPr>
      </w:pPr>
      <w:r w:rsidRPr="0066730D">
        <w:rPr>
          <w:noProof/>
          <w:sz w:val="20"/>
        </w:rPr>
        <mc:AlternateContent>
          <mc:Choice Requires="wps">
            <w:drawing>
              <wp:anchor distT="0" distB="0" distL="114300" distR="114300" simplePos="0" relativeHeight="251773440" behindDoc="0" locked="0" layoutInCell="1" allowOverlap="1" wp14:anchorId="47621764" wp14:editId="19283EF5">
                <wp:simplePos x="0" y="0"/>
                <wp:positionH relativeFrom="margin">
                  <wp:posOffset>0</wp:posOffset>
                </wp:positionH>
                <wp:positionV relativeFrom="paragraph">
                  <wp:posOffset>-635</wp:posOffset>
                </wp:positionV>
                <wp:extent cx="680484" cy="255182"/>
                <wp:effectExtent l="0" t="0" r="0" b="0"/>
                <wp:wrapNone/>
                <wp:docPr id="283"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484" cy="255182"/>
                        </a:xfrm>
                        <a:prstGeom prst="rect">
                          <a:avLst/>
                        </a:prstGeom>
                        <a:noFill/>
                        <a:ln>
                          <a:noFill/>
                        </a:ln>
                      </wps:spPr>
                      <wps:txbx>
                        <w:txbxContent>
                          <w:p w:rsidR="00302A85" w:rsidRPr="0049077D" w:rsidRDefault="00302A85" w:rsidP="00ED6714">
                            <w:pPr>
                              <w:shd w:val="clear" w:color="auto" w:fill="FFFFFF" w:themeFill="background1"/>
                              <w:spacing w:line="216" w:lineRule="auto"/>
                              <w:ind w:firstLine="0"/>
                              <w:rPr>
                                <w:spacing w:val="-8"/>
                              </w:rPr>
                            </w:pPr>
                            <w:r>
                              <w:rPr>
                                <w:spacing w:val="-8"/>
                                <w:sz w:val="28"/>
                                <w:szCs w:val="28"/>
                              </w:rPr>
                              <w:t>Лист 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621764" id="_x0000_s1033" type="#_x0000_t202" style="position:absolute;left:0;text-align:left;margin-left:0;margin-top:-.05pt;width:53.6pt;height:20.1pt;z-index:251773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" filled="f" stroked="f">
                <v:textbox>
                  <w:txbxContent>
                    <w:p w:rsidR="00302A85" w:rsidRPr="0049077D" w:rsidRDefault="00302A85" w:rsidP="00ED6714">
                      <w:pPr>
                        <w:shd w:val="clear" w:color="auto" w:fill="FFFFFF" w:themeFill="background1"/>
                        <w:spacing w:line="216" w:lineRule="auto"/>
                        <w:ind w:firstLine="0"/>
                        <w:rPr>
                          <w:spacing w:val="-8"/>
                        </w:rPr>
                      </w:pPr>
                      <w:r>
                        <w:rPr>
                          <w:spacing w:val="-8"/>
                          <w:sz w:val="28"/>
                          <w:szCs w:val="28"/>
                        </w:rPr>
                        <w:t>Лист 3</w:t>
                      </w:r>
                    </w:p>
                  </w:txbxContent>
                </v:textbox>
                <w10:wrap anchorx="margin"/>
              </v:shape>
            </w:pict>
          </mc:Fallback>
        </mc:AlternateContent>
      </w:r>
    </w:p>
    <w:p w:rsidR="009B27F8" w:rsidRDefault="009B27F8" w:rsidP="009B27F8">
      <w:pPr>
        <w:tabs>
          <w:tab w:val="left" w:pos="4571"/>
        </w:tabs>
        <w:rPr>
          <w:szCs w:val="24"/>
        </w:rPr>
      </w:pPr>
    </w:p>
    <w:p w:rsidR="00E523F5" w:rsidRDefault="00B03F22" w:rsidP="00E523F5">
      <w:pPr>
        <w:tabs>
          <w:tab w:val="left" w:pos="2495"/>
        </w:tabs>
        <w:rPr>
          <w:noProof/>
          <w:szCs w:val="24"/>
        </w:rPr>
      </w:pPr>
      <w:r w:rsidRPr="00255775">
        <w:rPr>
          <w:noProof/>
          <w:szCs w:val="24"/>
        </w:rPr>
        <mc:AlternateContent>
          <mc:Choice Requires="wps">
            <w:drawing>
              <wp:anchor distT="0" distB="0" distL="114300" distR="114300" simplePos="0" relativeHeight="251789824" behindDoc="0" locked="0" layoutInCell="1" allowOverlap="1" wp14:anchorId="4FD2D936" wp14:editId="66E3BF7C">
                <wp:simplePos x="0" y="0"/>
                <wp:positionH relativeFrom="margin">
                  <wp:align>left</wp:align>
                </wp:positionH>
                <wp:positionV relativeFrom="paragraph">
                  <wp:posOffset>263525</wp:posOffset>
                </wp:positionV>
                <wp:extent cx="1810385" cy="228600"/>
                <wp:effectExtent l="0" t="0" r="0" b="0"/>
                <wp:wrapNone/>
                <wp:docPr id="973"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28600"/>
                        </a:xfrm>
                        <a:prstGeom prst="rect">
                          <a:avLst/>
                        </a:prstGeom>
                        <a:solidFill>
                          <a:sysClr val="window" lastClr="FFFFFF"/>
                        </a:solidFill>
                        <a:ln>
                          <a:noFill/>
                        </a:ln>
                      </wps:spPr>
                      <wps:txbx>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D2D936" id="_x0000_s1034" type="#_x0000_t202" style="position:absolute;left:0;text-align:left;margin-left:0;margin-top:20.75pt;width:142.55pt;height:18pt;z-index:2517898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" fillcolor="window" stroked="f">
                <v:textbox inset="0,0,1mm,0">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v:textbox>
                <w10:wrap anchorx="margin"/>
              </v:shape>
            </w:pict>
          </mc:Fallback>
        </mc:AlternateContent>
      </w:r>
      <w:r w:rsidR="00E523F5">
        <w:rPr>
          <w:noProof/>
          <w:szCs w:val="24"/>
        </w:rPr>
        <w:tab/>
      </w:r>
    </w:p>
    <w:p w:rsidR="00AF0D83" w:rsidRDefault="00255775" w:rsidP="00E523F5">
      <w:pPr>
        <w:tabs>
          <w:tab w:val="left" w:pos="2495"/>
        </w:tabs>
        <w:rPr>
          <w:noProof/>
          <w:szCs w:val="24"/>
        </w:rPr>
      </w:pPr>
      <w:r w:rsidRPr="00255775">
        <w:rPr>
          <w:noProof/>
          <w:szCs w:val="24"/>
        </w:rPr>
        <mc:AlternateContent>
          <mc:Choice Requires="wps">
            <w:drawing>
              <wp:anchor distT="0" distB="0" distL="114300" distR="114300" simplePos="0" relativeHeight="251790848" behindDoc="0" locked="0" layoutInCell="1" allowOverlap="1" wp14:anchorId="12E647E9" wp14:editId="27616108">
                <wp:simplePos x="0" y="0"/>
                <wp:positionH relativeFrom="margin">
                  <wp:posOffset>0</wp:posOffset>
                </wp:positionH>
                <wp:positionV relativeFrom="paragraph">
                  <wp:posOffset>243205</wp:posOffset>
                </wp:positionV>
                <wp:extent cx="3242310" cy="212090"/>
                <wp:effectExtent l="0" t="0" r="0" b="0"/>
                <wp:wrapNone/>
                <wp:docPr id="974"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212090"/>
                        </a:xfrm>
                        <a:prstGeom prst="rect">
                          <a:avLst/>
                        </a:prstGeom>
                        <a:solidFill>
                          <a:sysClr val="window" lastClr="FFFFFF"/>
                        </a:solidFill>
                        <a:ln>
                          <a:noFill/>
                        </a:ln>
                      </wps:spPr>
                      <wps:txbx>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2E647E9" id="_x0000_s1035" type="#_x0000_t202" style="position:absolute;left:0;text-align:left;margin-left:0;margin-top:19.15pt;width:255.3pt;height:16.7pt;z-index:25179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" fillcolor="window" stroked="f">
                <v:textbox inset="0,0,1mm,0">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v:textbox>
                <w10:wrap anchorx="margin"/>
              </v:shape>
            </w:pict>
          </mc:Fallback>
        </mc:AlternateContent>
      </w:r>
    </w:p>
    <w:p w:rsidR="00DE312C" w:rsidRDefault="00DE312C" w:rsidP="00DE312C">
      <w:pPr>
        <w:tabs>
          <w:tab w:val="left" w:pos="6028"/>
        </w:tabs>
        <w:rPr>
          <w:szCs w:val="24"/>
        </w:rPr>
        <w:sectPr w:rsidR="00DE312C" w:rsidSect="00176E50">
          <w:pgSz w:w="11906" w:h="16838" w:code="9"/>
          <w:pgMar w:top="1134" w:right="624" w:bottom="426" w:left="1417" w:header="357" w:footer="323" w:gutter="0"/>
          <w:cols w:space="708"/>
          <w:docGrid w:linePitch="360"/>
        </w:sectPr>
      </w:pPr>
      <w:r>
        <w:rPr>
          <w:szCs w:val="24"/>
        </w:rPr>
        <w:tab/>
      </w:r>
    </w:p>
    <w:p w:rsidR="009B27F8" w:rsidRPr="00970084" w:rsidRDefault="00970084" w:rsidP="00970084">
      <w:pPr>
        <w:tabs>
          <w:tab w:val="left" w:pos="4571"/>
        </w:tabs>
        <w:jc w:val="center"/>
        <w:rPr>
          <w:sz w:val="26"/>
          <w:szCs w:val="26"/>
        </w:rPr>
      </w:pPr>
      <w:r>
        <w:rPr>
          <w:sz w:val="26"/>
          <w:szCs w:val="26"/>
        </w:rPr>
        <w:lastRenderedPageBreak/>
        <w:t>34</w:t>
      </w:r>
    </w:p>
    <w:p w:rsidR="009B27F8" w:rsidRDefault="00BE7CD6" w:rsidP="009B27F8">
      <w:pPr>
        <w:tabs>
          <w:tab w:val="left" w:pos="4571"/>
        </w:tabs>
        <w:rPr>
          <w:szCs w:val="24"/>
        </w:rPr>
      </w:pPr>
      <w:r>
        <w:rPr>
          <w:noProof/>
          <w:szCs w:val="24"/>
        </w:rPr>
        <w:drawing>
          <wp:anchor distT="0" distB="0" distL="114300" distR="114300" simplePos="0" relativeHeight="251820544" behindDoc="1" locked="0" layoutInCell="1" allowOverlap="1">
            <wp:simplePos x="0" y="0"/>
            <wp:positionH relativeFrom="column">
              <wp:posOffset>45085</wp:posOffset>
            </wp:positionH>
            <wp:positionV relativeFrom="paragraph">
              <wp:posOffset>3810</wp:posOffset>
            </wp:positionV>
            <wp:extent cx="6124575" cy="6124575"/>
            <wp:effectExtent l="0" t="0" r="9525" b="9525"/>
            <wp:wrapNone/>
            <wp:docPr id="267" name="Рисунок 26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c910b8f-958b-4c5f-b9f8-00f79c14a395" descr="sheet"/>
                    <pic:cNvPicPr preferRelativeResize="0">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ED6714" w:rsidP="009B27F8">
      <w:pPr>
        <w:tabs>
          <w:tab w:val="left" w:pos="4571"/>
        </w:tabs>
        <w:rPr>
          <w:szCs w:val="24"/>
        </w:rPr>
      </w:pPr>
      <w:r w:rsidRPr="0066730D">
        <w:rPr>
          <w:noProof/>
          <w:sz w:val="20"/>
        </w:rPr>
        <mc:AlternateContent>
          <mc:Choice Requires="wps">
            <w:drawing>
              <wp:anchor distT="0" distB="0" distL="114300" distR="114300" simplePos="0" relativeHeight="251775488" behindDoc="0" locked="0" layoutInCell="1" allowOverlap="1" wp14:anchorId="49ABB979" wp14:editId="5BF7239B">
                <wp:simplePos x="0" y="0"/>
                <wp:positionH relativeFrom="margin">
                  <wp:posOffset>84455</wp:posOffset>
                </wp:positionH>
                <wp:positionV relativeFrom="paragraph">
                  <wp:posOffset>12065</wp:posOffset>
                </wp:positionV>
                <wp:extent cx="680085" cy="254635"/>
                <wp:effectExtent l="0" t="0" r="0" b="0"/>
                <wp:wrapNone/>
                <wp:docPr id="284"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254635"/>
                        </a:xfrm>
                        <a:prstGeom prst="rect">
                          <a:avLst/>
                        </a:prstGeom>
                        <a:noFill/>
                        <a:ln>
                          <a:noFill/>
                        </a:ln>
                      </wps:spPr>
                      <wps:txbx>
                        <w:txbxContent>
                          <w:p w:rsidR="00302A85" w:rsidRPr="0049077D" w:rsidRDefault="00302A85" w:rsidP="00ED6714">
                            <w:pPr>
                              <w:shd w:val="clear" w:color="auto" w:fill="FFFFFF" w:themeFill="background1"/>
                              <w:spacing w:line="216" w:lineRule="auto"/>
                              <w:ind w:firstLine="0"/>
                              <w:rPr>
                                <w:spacing w:val="-8"/>
                              </w:rPr>
                            </w:pPr>
                            <w:r>
                              <w:rPr>
                                <w:spacing w:val="-8"/>
                                <w:sz w:val="28"/>
                                <w:szCs w:val="28"/>
                              </w:rPr>
                              <w:t>Лист 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9ABB979" id="_x0000_s1036" type="#_x0000_t202" style="position:absolute;left:0;text-align:left;margin-left:6.65pt;margin-top:.95pt;width:53.55pt;height:20.05pt;z-index:25177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" filled="f" stroked="f">
                <v:textbox>
                  <w:txbxContent>
                    <w:p w:rsidR="00302A85" w:rsidRPr="0049077D" w:rsidRDefault="00302A85" w:rsidP="00ED6714">
                      <w:pPr>
                        <w:shd w:val="clear" w:color="auto" w:fill="FFFFFF" w:themeFill="background1"/>
                        <w:spacing w:line="216" w:lineRule="auto"/>
                        <w:ind w:firstLine="0"/>
                        <w:rPr>
                          <w:spacing w:val="-8"/>
                        </w:rPr>
                      </w:pPr>
                      <w:r>
                        <w:rPr>
                          <w:spacing w:val="-8"/>
                          <w:sz w:val="28"/>
                          <w:szCs w:val="28"/>
                        </w:rPr>
                        <w:t>Лист 4</w:t>
                      </w:r>
                    </w:p>
                  </w:txbxContent>
                </v:textbox>
                <w10:wrap anchorx="margin"/>
              </v:shape>
            </w:pict>
          </mc:Fallback>
        </mc:AlternateContent>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255775" w:rsidP="009B27F8">
      <w:pPr>
        <w:tabs>
          <w:tab w:val="left" w:pos="4571"/>
        </w:tabs>
        <w:rPr>
          <w:szCs w:val="24"/>
        </w:rPr>
      </w:pPr>
      <w:r w:rsidRPr="00255775">
        <w:rPr>
          <w:noProof/>
          <w:szCs w:val="24"/>
        </w:rPr>
        <mc:AlternateContent>
          <mc:Choice Requires="wps">
            <w:drawing>
              <wp:anchor distT="0" distB="0" distL="114300" distR="114300" simplePos="0" relativeHeight="251792896" behindDoc="0" locked="0" layoutInCell="1" allowOverlap="1" wp14:anchorId="4FD2D936" wp14:editId="66E3BF7C">
                <wp:simplePos x="0" y="0"/>
                <wp:positionH relativeFrom="margin">
                  <wp:posOffset>0</wp:posOffset>
                </wp:positionH>
                <wp:positionV relativeFrom="paragraph">
                  <wp:posOffset>0</wp:posOffset>
                </wp:positionV>
                <wp:extent cx="1810385" cy="156210"/>
                <wp:effectExtent l="0" t="0" r="0" b="0"/>
                <wp:wrapNone/>
                <wp:docPr id="975"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156210"/>
                        </a:xfrm>
                        <a:prstGeom prst="rect">
                          <a:avLst/>
                        </a:prstGeom>
                        <a:solidFill>
                          <a:sysClr val="window" lastClr="FFFFFF"/>
                        </a:solidFill>
                        <a:ln>
                          <a:noFill/>
                        </a:ln>
                      </wps:spPr>
                      <wps:txbx>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D2D936" id="_x0000_s1037" type="#_x0000_t202" style="position:absolute;left:0;text-align:left;margin-left:0;margin-top:0;width:142.55pt;height:12.3pt;z-index:251792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" fillcolor="window" stroked="f">
                <v:textbox inset="0,0,1mm,0">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v:textbox>
                <w10:wrap anchorx="margin"/>
              </v:shape>
            </w:pict>
          </mc:Fallback>
        </mc:AlternateContent>
      </w:r>
      <w:r w:rsidRPr="00255775">
        <w:rPr>
          <w:noProof/>
          <w:szCs w:val="24"/>
        </w:rPr>
        <mc:AlternateContent>
          <mc:Choice Requires="wps">
            <w:drawing>
              <wp:anchor distT="0" distB="0" distL="114300" distR="114300" simplePos="0" relativeHeight="251793920" behindDoc="0" locked="0" layoutInCell="1" allowOverlap="1" wp14:anchorId="12E647E9" wp14:editId="27616108">
                <wp:simplePos x="0" y="0"/>
                <wp:positionH relativeFrom="margin">
                  <wp:posOffset>0</wp:posOffset>
                </wp:positionH>
                <wp:positionV relativeFrom="paragraph">
                  <wp:posOffset>243840</wp:posOffset>
                </wp:positionV>
                <wp:extent cx="3242310" cy="212090"/>
                <wp:effectExtent l="0" t="0" r="0" b="0"/>
                <wp:wrapNone/>
                <wp:docPr id="97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212090"/>
                        </a:xfrm>
                        <a:prstGeom prst="rect">
                          <a:avLst/>
                        </a:prstGeom>
                        <a:solidFill>
                          <a:sysClr val="window" lastClr="FFFFFF"/>
                        </a:solidFill>
                        <a:ln>
                          <a:noFill/>
                        </a:ln>
                      </wps:spPr>
                      <wps:txbx>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2E647E9" id="_x0000_s1038" type="#_x0000_t202" style="position:absolute;left:0;text-align:left;margin-left:0;margin-top:19.2pt;width:255.3pt;height:16.7pt;z-index:25179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" fillcolor="window" stroked="f">
                <v:textbox inset="0,0,1mm,0">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v:textbox>
                <w10:wrap anchorx="margin"/>
              </v:shape>
            </w:pict>
          </mc:Fallback>
        </mc:AlternateContent>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Default="009B27F8" w:rsidP="009B27F8">
      <w:pPr>
        <w:tabs>
          <w:tab w:val="left" w:pos="4571"/>
        </w:tabs>
        <w:rPr>
          <w:szCs w:val="24"/>
        </w:rPr>
      </w:pPr>
    </w:p>
    <w:p w:rsidR="00DE312C" w:rsidRDefault="00DE312C" w:rsidP="009B27F8">
      <w:pPr>
        <w:tabs>
          <w:tab w:val="left" w:pos="4571"/>
        </w:tabs>
        <w:rPr>
          <w:szCs w:val="24"/>
        </w:rPr>
        <w:sectPr w:rsidR="00DE312C" w:rsidSect="00176E50">
          <w:pgSz w:w="11906" w:h="16838" w:code="9"/>
          <w:pgMar w:top="1134" w:right="624" w:bottom="426" w:left="1417" w:header="357" w:footer="323" w:gutter="0"/>
          <w:cols w:space="708"/>
          <w:docGrid w:linePitch="360"/>
        </w:sectPr>
      </w:pPr>
    </w:p>
    <w:p w:rsidR="009B27F8" w:rsidRPr="00970084" w:rsidRDefault="00970084" w:rsidP="00970084">
      <w:pPr>
        <w:tabs>
          <w:tab w:val="left" w:pos="4571"/>
        </w:tabs>
        <w:jc w:val="center"/>
        <w:rPr>
          <w:sz w:val="26"/>
          <w:szCs w:val="26"/>
        </w:rPr>
      </w:pPr>
      <w:r w:rsidRPr="00970084">
        <w:rPr>
          <w:sz w:val="26"/>
          <w:szCs w:val="26"/>
        </w:rPr>
        <w:lastRenderedPageBreak/>
        <w:t>35</w:t>
      </w:r>
    </w:p>
    <w:p w:rsidR="009B27F8" w:rsidRDefault="00970084" w:rsidP="009B27F8">
      <w:pPr>
        <w:tabs>
          <w:tab w:val="left" w:pos="4571"/>
        </w:tabs>
        <w:rPr>
          <w:szCs w:val="24"/>
        </w:rPr>
      </w:pPr>
      <w:r>
        <w:rPr>
          <w:noProof/>
          <w:szCs w:val="24"/>
        </w:rPr>
        <w:drawing>
          <wp:anchor distT="0" distB="0" distL="114300" distR="114300" simplePos="0" relativeHeight="251821568" behindDoc="1" locked="0" layoutInCell="1" allowOverlap="1" wp14:anchorId="3F7343D2" wp14:editId="43FDA53B">
            <wp:simplePos x="0" y="0"/>
            <wp:positionH relativeFrom="margin">
              <wp:align>right</wp:align>
            </wp:positionH>
            <wp:positionV relativeFrom="paragraph">
              <wp:posOffset>95250</wp:posOffset>
            </wp:positionV>
            <wp:extent cx="6124575" cy="5791200"/>
            <wp:effectExtent l="0" t="0" r="9525" b="0"/>
            <wp:wrapNone/>
            <wp:docPr id="268" name="Рисунок 268"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7bdf636-ab05-45e4-a841-28e5de1251ca" descr="sheet"/>
                    <pic:cNvPicPr preferRelativeResize="0">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57912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B27F8" w:rsidRDefault="009B27F8" w:rsidP="009B27F8">
      <w:pPr>
        <w:tabs>
          <w:tab w:val="left" w:pos="4571"/>
        </w:tabs>
        <w:rPr>
          <w:szCs w:val="24"/>
        </w:rPr>
      </w:pPr>
    </w:p>
    <w:p w:rsidR="009B27F8" w:rsidRDefault="009B27F8" w:rsidP="009B27F8">
      <w:pPr>
        <w:tabs>
          <w:tab w:val="left" w:pos="4571"/>
        </w:tabs>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9B27F8" w:rsidP="009B27F8">
      <w:pPr>
        <w:rPr>
          <w:szCs w:val="24"/>
        </w:rPr>
      </w:pPr>
    </w:p>
    <w:p w:rsidR="009B27F8" w:rsidRPr="009B27F8" w:rsidRDefault="00C946CA" w:rsidP="009B27F8">
      <w:pPr>
        <w:rPr>
          <w:szCs w:val="24"/>
        </w:rPr>
      </w:pPr>
      <w:r w:rsidRPr="0066730D">
        <w:rPr>
          <w:noProof/>
          <w:sz w:val="20"/>
        </w:rPr>
        <mc:AlternateContent>
          <mc:Choice Requires="wps">
            <w:drawing>
              <wp:anchor distT="0" distB="0" distL="114300" distR="114300" simplePos="0" relativeHeight="251777536" behindDoc="0" locked="0" layoutInCell="1" allowOverlap="1" wp14:anchorId="443AFC82" wp14:editId="25F5DE72">
                <wp:simplePos x="0" y="0"/>
                <wp:positionH relativeFrom="margin">
                  <wp:posOffset>5411972</wp:posOffset>
                </wp:positionH>
                <wp:positionV relativeFrom="paragraph">
                  <wp:posOffset>200956</wp:posOffset>
                </wp:positionV>
                <wp:extent cx="680085" cy="254635"/>
                <wp:effectExtent l="0" t="0" r="0" b="0"/>
                <wp:wrapNone/>
                <wp:docPr id="285"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254635"/>
                        </a:xfrm>
                        <a:prstGeom prst="rect">
                          <a:avLst/>
                        </a:prstGeom>
                        <a:noFill/>
                        <a:ln>
                          <a:noFill/>
                        </a:ln>
                      </wps:spPr>
                      <wps:txbx>
                        <w:txbxContent>
                          <w:p w:rsidR="00302A85" w:rsidRPr="0049077D" w:rsidRDefault="00302A85" w:rsidP="00C946CA">
                            <w:pPr>
                              <w:shd w:val="clear" w:color="auto" w:fill="FFFFFF" w:themeFill="background1"/>
                              <w:spacing w:line="216" w:lineRule="auto"/>
                              <w:ind w:firstLine="0"/>
                              <w:rPr>
                                <w:spacing w:val="-8"/>
                              </w:rPr>
                            </w:pPr>
                            <w:r>
                              <w:rPr>
                                <w:spacing w:val="-8"/>
                                <w:sz w:val="28"/>
                                <w:szCs w:val="28"/>
                              </w:rPr>
                              <w:t>Лист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43AFC82" id="_x0000_s1039" type="#_x0000_t202" style="position:absolute;left:0;text-align:left;margin-left:426.15pt;margin-top:15.8pt;width:53.55pt;height:20.05pt;z-index:251777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" filled="f" stroked="f">
                <v:textbox>
                  <w:txbxContent>
                    <w:p w:rsidR="00302A85" w:rsidRPr="0049077D" w:rsidRDefault="00302A85" w:rsidP="00C946CA">
                      <w:pPr>
                        <w:shd w:val="clear" w:color="auto" w:fill="FFFFFF" w:themeFill="background1"/>
                        <w:spacing w:line="216" w:lineRule="auto"/>
                        <w:ind w:firstLine="0"/>
                        <w:rPr>
                          <w:spacing w:val="-8"/>
                        </w:rPr>
                      </w:pPr>
                      <w:r>
                        <w:rPr>
                          <w:spacing w:val="-8"/>
                          <w:sz w:val="28"/>
                          <w:szCs w:val="28"/>
                        </w:rPr>
                        <w:t>Лист 5</w:t>
                      </w:r>
                    </w:p>
                  </w:txbxContent>
                </v:textbox>
                <w10:wrap anchorx="margin"/>
              </v:shape>
            </w:pict>
          </mc:Fallback>
        </mc:AlternateContent>
      </w:r>
    </w:p>
    <w:p w:rsidR="009B27F8" w:rsidRPr="009B27F8" w:rsidRDefault="009B27F8" w:rsidP="009B27F8">
      <w:pPr>
        <w:rPr>
          <w:szCs w:val="24"/>
        </w:rPr>
      </w:pPr>
    </w:p>
    <w:p w:rsidR="009B27F8" w:rsidRDefault="00D9046D" w:rsidP="009B27F8">
      <w:pPr>
        <w:rPr>
          <w:szCs w:val="24"/>
        </w:rPr>
      </w:pPr>
      <w:r w:rsidRPr="00255775">
        <w:rPr>
          <w:noProof/>
          <w:szCs w:val="24"/>
        </w:rPr>
        <mc:AlternateContent>
          <mc:Choice Requires="wps">
            <w:drawing>
              <wp:anchor distT="0" distB="0" distL="114300" distR="114300" simplePos="0" relativeHeight="251795968" behindDoc="0" locked="0" layoutInCell="1" allowOverlap="1" wp14:anchorId="4FD2D936" wp14:editId="66E3BF7C">
                <wp:simplePos x="0" y="0"/>
                <wp:positionH relativeFrom="margin">
                  <wp:align>left</wp:align>
                </wp:positionH>
                <wp:positionV relativeFrom="paragraph">
                  <wp:posOffset>268045</wp:posOffset>
                </wp:positionV>
                <wp:extent cx="1810385" cy="233916"/>
                <wp:effectExtent l="0" t="0" r="0" b="0"/>
                <wp:wrapNone/>
                <wp:docPr id="977"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33916"/>
                        </a:xfrm>
                        <a:prstGeom prst="rect">
                          <a:avLst/>
                        </a:prstGeom>
                        <a:solidFill>
                          <a:sysClr val="window" lastClr="FFFFFF"/>
                        </a:solidFill>
                        <a:ln>
                          <a:noFill/>
                        </a:ln>
                      </wps:spPr>
                      <wps:txbx>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D2D936" id="_x0000_s1040" type="#_x0000_t202" style="position:absolute;left:0;text-align:left;margin-left:0;margin-top:21.1pt;width:142.55pt;height:18.4pt;z-index:251795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" fillcolor="window" stroked="f">
                <v:textbox inset="0,0,1mm,0">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v:textbox>
                <w10:wrap anchorx="margin"/>
              </v:shape>
            </w:pict>
          </mc:Fallback>
        </mc:AlternateContent>
      </w:r>
    </w:p>
    <w:p w:rsidR="009B27F8" w:rsidRDefault="00255775" w:rsidP="009B27F8">
      <w:pPr>
        <w:rPr>
          <w:szCs w:val="24"/>
        </w:rPr>
      </w:pPr>
      <w:r w:rsidRPr="00255775">
        <w:rPr>
          <w:noProof/>
          <w:szCs w:val="24"/>
        </w:rPr>
        <mc:AlternateContent>
          <mc:Choice Requires="wps">
            <w:drawing>
              <wp:anchor distT="0" distB="0" distL="114300" distR="114300" simplePos="0" relativeHeight="251796992" behindDoc="0" locked="0" layoutInCell="1" allowOverlap="1" wp14:anchorId="12E647E9" wp14:editId="27616108">
                <wp:simplePos x="0" y="0"/>
                <wp:positionH relativeFrom="margin">
                  <wp:posOffset>0</wp:posOffset>
                </wp:positionH>
                <wp:positionV relativeFrom="paragraph">
                  <wp:posOffset>243840</wp:posOffset>
                </wp:positionV>
                <wp:extent cx="3242310" cy="212090"/>
                <wp:effectExtent l="0" t="0" r="0" b="0"/>
                <wp:wrapNone/>
                <wp:docPr id="978"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212090"/>
                        </a:xfrm>
                        <a:prstGeom prst="rect">
                          <a:avLst/>
                        </a:prstGeom>
                        <a:solidFill>
                          <a:sysClr val="window" lastClr="FFFFFF"/>
                        </a:solidFill>
                        <a:ln>
                          <a:noFill/>
                        </a:ln>
                      </wps:spPr>
                      <wps:txbx>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2E647E9" id="_x0000_s1041" type="#_x0000_t202" style="position:absolute;left:0;text-align:left;margin-left:0;margin-top:19.2pt;width:255.3pt;height:16.7pt;z-index:25179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" fillcolor="window" stroked="f">
                <v:textbox inset="0,0,1mm,0">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v:textbox>
                <w10:wrap anchorx="margin"/>
              </v:shape>
            </w:pict>
          </mc:Fallback>
        </mc:AlternateContent>
      </w:r>
    </w:p>
    <w:p w:rsidR="009B27F8" w:rsidRDefault="009B27F8" w:rsidP="009B27F8">
      <w:pPr>
        <w:tabs>
          <w:tab w:val="left" w:pos="3901"/>
        </w:tabs>
        <w:rPr>
          <w:szCs w:val="24"/>
        </w:rPr>
      </w:pPr>
      <w:r>
        <w:rPr>
          <w:szCs w:val="24"/>
        </w:rPr>
        <w:tab/>
      </w:r>
    </w:p>
    <w:p w:rsidR="009B27F8" w:rsidRDefault="009B27F8" w:rsidP="009B27F8">
      <w:pPr>
        <w:tabs>
          <w:tab w:val="left" w:pos="3901"/>
        </w:tabs>
        <w:rPr>
          <w:szCs w:val="24"/>
        </w:rPr>
      </w:pPr>
    </w:p>
    <w:p w:rsidR="009B27F8" w:rsidRDefault="009B27F8" w:rsidP="009B27F8">
      <w:pPr>
        <w:tabs>
          <w:tab w:val="left" w:pos="3901"/>
        </w:tabs>
        <w:rPr>
          <w:szCs w:val="24"/>
        </w:rPr>
      </w:pPr>
    </w:p>
    <w:p w:rsidR="009B27F8" w:rsidRDefault="009B27F8" w:rsidP="009B27F8">
      <w:pPr>
        <w:tabs>
          <w:tab w:val="left" w:pos="3901"/>
        </w:tabs>
        <w:rPr>
          <w:szCs w:val="24"/>
        </w:rPr>
      </w:pPr>
    </w:p>
    <w:p w:rsidR="009B27F8" w:rsidRDefault="009B27F8" w:rsidP="009B27F8">
      <w:pPr>
        <w:tabs>
          <w:tab w:val="left" w:pos="3901"/>
        </w:tabs>
        <w:rPr>
          <w:szCs w:val="24"/>
        </w:rPr>
      </w:pPr>
    </w:p>
    <w:p w:rsidR="00DE312C" w:rsidRDefault="00DE312C" w:rsidP="009B27F8">
      <w:pPr>
        <w:tabs>
          <w:tab w:val="left" w:pos="3901"/>
        </w:tabs>
        <w:rPr>
          <w:szCs w:val="24"/>
        </w:rPr>
        <w:sectPr w:rsidR="00DE312C" w:rsidSect="00176E50">
          <w:pgSz w:w="11906" w:h="16838" w:code="9"/>
          <w:pgMar w:top="1134" w:right="624" w:bottom="426" w:left="1417" w:header="357" w:footer="323" w:gutter="0"/>
          <w:cols w:space="708"/>
          <w:docGrid w:linePitch="360"/>
        </w:sectPr>
      </w:pPr>
    </w:p>
    <w:p w:rsidR="009B27F8" w:rsidRPr="00970084" w:rsidRDefault="00EA6E64" w:rsidP="00970084">
      <w:pPr>
        <w:tabs>
          <w:tab w:val="left" w:pos="3901"/>
        </w:tabs>
        <w:jc w:val="center"/>
        <w:rPr>
          <w:sz w:val="26"/>
          <w:szCs w:val="26"/>
        </w:rPr>
      </w:pPr>
      <w:r w:rsidRPr="00970084">
        <w:rPr>
          <w:noProof/>
          <w:sz w:val="26"/>
          <w:szCs w:val="26"/>
        </w:rPr>
        <w:lastRenderedPageBreak/>
        <w:drawing>
          <wp:anchor distT="0" distB="0" distL="114300" distR="114300" simplePos="0" relativeHeight="251810304" behindDoc="1" locked="0" layoutInCell="1" allowOverlap="1" wp14:anchorId="5EE766F7" wp14:editId="6E65FC20">
            <wp:simplePos x="0" y="0"/>
            <wp:positionH relativeFrom="margin">
              <wp:align>left</wp:align>
            </wp:positionH>
            <wp:positionV relativeFrom="paragraph">
              <wp:posOffset>171450</wp:posOffset>
            </wp:positionV>
            <wp:extent cx="6124575" cy="6124575"/>
            <wp:effectExtent l="0" t="0" r="9525" b="9525"/>
            <wp:wrapNone/>
            <wp:docPr id="48" name="Рисунок 48"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51b04eb-55dc-4508-8269-00bb8c3e53d3" descr="sheet"/>
                    <pic:cNvPicPr preferRelativeResize="0">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70084" w:rsidRPr="00970084">
        <w:rPr>
          <w:sz w:val="26"/>
          <w:szCs w:val="26"/>
        </w:rPr>
        <w:t>36</w:t>
      </w:r>
    </w:p>
    <w:p w:rsidR="009B27F8" w:rsidRDefault="009B27F8" w:rsidP="009B27F8">
      <w:pPr>
        <w:tabs>
          <w:tab w:val="left" w:pos="3901"/>
        </w:tabs>
        <w:rPr>
          <w:szCs w:val="24"/>
        </w:rPr>
      </w:pPr>
    </w:p>
    <w:p w:rsidR="009B27F8" w:rsidRDefault="009B27F8" w:rsidP="009B27F8">
      <w:pPr>
        <w:tabs>
          <w:tab w:val="left" w:pos="3901"/>
        </w:tabs>
        <w:rPr>
          <w:szCs w:val="24"/>
        </w:rPr>
      </w:pPr>
    </w:p>
    <w:p w:rsidR="009B27F8" w:rsidRDefault="009B27F8" w:rsidP="009B27F8">
      <w:pPr>
        <w:tabs>
          <w:tab w:val="left" w:pos="3901"/>
        </w:tabs>
        <w:rPr>
          <w:szCs w:val="24"/>
        </w:rPr>
      </w:pPr>
    </w:p>
    <w:p w:rsidR="009B27F8" w:rsidRDefault="009B27F8" w:rsidP="009B27F8">
      <w:pPr>
        <w:tabs>
          <w:tab w:val="left" w:pos="3901"/>
        </w:tabs>
        <w:rPr>
          <w:szCs w:val="24"/>
        </w:rPr>
      </w:pPr>
    </w:p>
    <w:p w:rsidR="009B27F8" w:rsidRDefault="009B27F8" w:rsidP="009B27F8">
      <w:pPr>
        <w:tabs>
          <w:tab w:val="left" w:pos="3901"/>
        </w:tabs>
        <w:rPr>
          <w:szCs w:val="24"/>
        </w:rPr>
      </w:pPr>
    </w:p>
    <w:p w:rsidR="009B27F8" w:rsidRDefault="009B27F8" w:rsidP="009B27F8">
      <w:pPr>
        <w:tabs>
          <w:tab w:val="left" w:pos="3901"/>
        </w:tabs>
        <w:rPr>
          <w:szCs w:val="24"/>
        </w:rPr>
      </w:pPr>
    </w:p>
    <w:p w:rsidR="00C946CA" w:rsidRDefault="00C946CA" w:rsidP="009B27F8">
      <w:pPr>
        <w:tabs>
          <w:tab w:val="left" w:pos="3901"/>
        </w:tabs>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p>
    <w:p w:rsidR="00C946CA" w:rsidRPr="00C946CA" w:rsidRDefault="00C946CA" w:rsidP="00C946CA">
      <w:pPr>
        <w:rPr>
          <w:szCs w:val="24"/>
        </w:rPr>
      </w:pPr>
      <w:r w:rsidRPr="0066730D">
        <w:rPr>
          <w:noProof/>
          <w:sz w:val="20"/>
        </w:rPr>
        <mc:AlternateContent>
          <mc:Choice Requires="wps">
            <w:drawing>
              <wp:anchor distT="0" distB="0" distL="114300" distR="114300" simplePos="0" relativeHeight="251779584" behindDoc="0" locked="0" layoutInCell="1" allowOverlap="1" wp14:anchorId="5E14378D" wp14:editId="48A40F9D">
                <wp:simplePos x="0" y="0"/>
                <wp:positionH relativeFrom="margin">
                  <wp:posOffset>85061</wp:posOffset>
                </wp:positionH>
                <wp:positionV relativeFrom="paragraph">
                  <wp:posOffset>13261</wp:posOffset>
                </wp:positionV>
                <wp:extent cx="680085" cy="254635"/>
                <wp:effectExtent l="0" t="0" r="0" b="0"/>
                <wp:wrapNone/>
                <wp:docPr id="286"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254635"/>
                        </a:xfrm>
                        <a:prstGeom prst="rect">
                          <a:avLst/>
                        </a:prstGeom>
                        <a:noFill/>
                        <a:ln>
                          <a:noFill/>
                        </a:ln>
                      </wps:spPr>
                      <wps:txbx>
                        <w:txbxContent>
                          <w:p w:rsidR="00302A85" w:rsidRPr="0049077D" w:rsidRDefault="00302A85" w:rsidP="00C946CA">
                            <w:pPr>
                              <w:shd w:val="clear" w:color="auto" w:fill="FFFFFF" w:themeFill="background1"/>
                              <w:spacing w:line="216" w:lineRule="auto"/>
                              <w:ind w:firstLine="0"/>
                              <w:rPr>
                                <w:spacing w:val="-8"/>
                              </w:rPr>
                            </w:pPr>
                            <w:r>
                              <w:rPr>
                                <w:spacing w:val="-8"/>
                                <w:sz w:val="28"/>
                                <w:szCs w:val="28"/>
                              </w:rPr>
                              <w:t>Лист 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E14378D" id="_x0000_s1042" type="#_x0000_t202" style="position:absolute;left:0;text-align:left;margin-left:6.7pt;margin-top:1.05pt;width:53.55pt;height:20.05pt;z-index:251779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" filled="f" stroked="f">
                <v:textbox>
                  <w:txbxContent>
                    <w:p w:rsidR="00302A85" w:rsidRPr="0049077D" w:rsidRDefault="00302A85" w:rsidP="00C946CA">
                      <w:pPr>
                        <w:shd w:val="clear" w:color="auto" w:fill="FFFFFF" w:themeFill="background1"/>
                        <w:spacing w:line="216" w:lineRule="auto"/>
                        <w:ind w:firstLine="0"/>
                        <w:rPr>
                          <w:spacing w:val="-8"/>
                        </w:rPr>
                      </w:pPr>
                      <w:r>
                        <w:rPr>
                          <w:spacing w:val="-8"/>
                          <w:sz w:val="28"/>
                          <w:szCs w:val="28"/>
                        </w:rPr>
                        <w:t>Лист 6</w:t>
                      </w:r>
                    </w:p>
                  </w:txbxContent>
                </v:textbox>
                <w10:wrap anchorx="margin"/>
              </v:shape>
            </w:pict>
          </mc:Fallback>
        </mc:AlternateContent>
      </w:r>
    </w:p>
    <w:p w:rsidR="00C946CA" w:rsidRDefault="00D9046D" w:rsidP="00C946CA">
      <w:pPr>
        <w:rPr>
          <w:szCs w:val="24"/>
        </w:rPr>
      </w:pPr>
      <w:r w:rsidRPr="00255775">
        <w:rPr>
          <w:noProof/>
          <w:szCs w:val="24"/>
        </w:rPr>
        <mc:AlternateContent>
          <mc:Choice Requires="wps">
            <w:drawing>
              <wp:anchor distT="0" distB="0" distL="114300" distR="114300" simplePos="0" relativeHeight="251799040" behindDoc="0" locked="0" layoutInCell="1" allowOverlap="1" wp14:anchorId="4FD2D936" wp14:editId="66E3BF7C">
                <wp:simplePos x="0" y="0"/>
                <wp:positionH relativeFrom="margin">
                  <wp:align>left</wp:align>
                </wp:positionH>
                <wp:positionV relativeFrom="paragraph">
                  <wp:posOffset>265120</wp:posOffset>
                </wp:positionV>
                <wp:extent cx="1810385" cy="223284"/>
                <wp:effectExtent l="0" t="0" r="0" b="5715"/>
                <wp:wrapNone/>
                <wp:docPr id="979"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23284"/>
                        </a:xfrm>
                        <a:prstGeom prst="rect">
                          <a:avLst/>
                        </a:prstGeom>
                        <a:solidFill>
                          <a:sysClr val="window" lastClr="FFFFFF"/>
                        </a:solidFill>
                        <a:ln>
                          <a:noFill/>
                        </a:ln>
                      </wps:spPr>
                      <wps:txbx>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D2D936" id="_x0000_s1043" type="#_x0000_t202" style="position:absolute;left:0;text-align:left;margin-left:0;margin-top:20.9pt;width:142.55pt;height:17.6pt;z-index:251799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" fillcolor="window" stroked="f">
                <v:textbox inset="0,0,1mm,0">
                  <w:txbxContent>
                    <w:p w:rsidR="00302A85" w:rsidRPr="0049077D" w:rsidRDefault="00302A85" w:rsidP="00255775">
                      <w:pPr>
                        <w:shd w:val="clear" w:color="auto" w:fill="FFFFFF" w:themeFill="background1"/>
                        <w:ind w:firstLine="0"/>
                        <w:rPr>
                          <w:spacing w:val="-8"/>
                        </w:rPr>
                      </w:pPr>
                      <w:r>
                        <w:rPr>
                          <w:spacing w:val="-20"/>
                          <w:sz w:val="28"/>
                          <w:szCs w:val="28"/>
                        </w:rPr>
                        <w:t>Условные обозначения:</w:t>
                      </w:r>
                    </w:p>
                    <w:p w:rsidR="00302A85" w:rsidRPr="0049077D" w:rsidRDefault="00302A85" w:rsidP="00255775">
                      <w:pPr>
                        <w:jc w:val="right"/>
                        <w:rPr>
                          <w:spacing w:val="-8"/>
                        </w:rPr>
                      </w:pPr>
                    </w:p>
                    <w:p w:rsidR="00302A85" w:rsidRPr="00843C98" w:rsidRDefault="00302A85" w:rsidP="00255775">
                      <w:pPr>
                        <w:jc w:val="right"/>
                        <w:rPr>
                          <w:spacing w:val="-20"/>
                          <w:sz w:val="28"/>
                          <w:szCs w:val="28"/>
                        </w:rPr>
                      </w:pPr>
                    </w:p>
                  </w:txbxContent>
                </v:textbox>
                <w10:wrap anchorx="margin"/>
              </v:shape>
            </w:pict>
          </mc:Fallback>
        </mc:AlternateContent>
      </w:r>
    </w:p>
    <w:p w:rsidR="00C946CA" w:rsidRDefault="00255775" w:rsidP="00C946CA">
      <w:pPr>
        <w:rPr>
          <w:szCs w:val="24"/>
        </w:rPr>
      </w:pPr>
      <w:r w:rsidRPr="00255775">
        <w:rPr>
          <w:noProof/>
          <w:szCs w:val="24"/>
        </w:rPr>
        <mc:AlternateContent>
          <mc:Choice Requires="wps">
            <w:drawing>
              <wp:anchor distT="0" distB="0" distL="114300" distR="114300" simplePos="0" relativeHeight="251800064" behindDoc="0" locked="0" layoutInCell="1" allowOverlap="1" wp14:anchorId="12E647E9" wp14:editId="27616108">
                <wp:simplePos x="0" y="0"/>
                <wp:positionH relativeFrom="margin">
                  <wp:posOffset>0</wp:posOffset>
                </wp:positionH>
                <wp:positionV relativeFrom="paragraph">
                  <wp:posOffset>243840</wp:posOffset>
                </wp:positionV>
                <wp:extent cx="3242310" cy="212090"/>
                <wp:effectExtent l="0" t="0" r="0" b="0"/>
                <wp:wrapNone/>
                <wp:docPr id="980"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212090"/>
                        </a:xfrm>
                        <a:prstGeom prst="rect">
                          <a:avLst/>
                        </a:prstGeom>
                        <a:solidFill>
                          <a:sysClr val="window" lastClr="FFFFFF"/>
                        </a:solidFill>
                        <a:ln>
                          <a:noFill/>
                        </a:ln>
                      </wps:spPr>
                      <wps:txbx>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wps:txbx>
                      <wps:bodyPr rot="0" vert="horz" wrap="square" lIns="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2E647E9" id="_x0000_s1044" type="#_x0000_t202" style="position:absolute;left:0;text-align:left;margin-left:0;margin-top:19.2pt;width:255.3pt;height:16.7pt;z-index:25180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" fillcolor="window" stroked="f">
                <v:textbox inset="0,0,1mm,0">
                  <w:txbxContent>
                    <w:p w:rsidR="00302A85" w:rsidRPr="0049077D" w:rsidRDefault="00302A85" w:rsidP="00255775">
                      <w:pPr>
                        <w:ind w:firstLine="0"/>
                        <w:rPr>
                          <w:spacing w:val="-8"/>
                        </w:rPr>
                      </w:pPr>
                      <w:r>
                        <w:t>Условные обозначения представлены на листе 2</w:t>
                      </w:r>
                    </w:p>
                    <w:p w:rsidR="00302A85" w:rsidRPr="00843C98" w:rsidRDefault="00302A85" w:rsidP="00255775">
                      <w:pPr>
                        <w:jc w:val="right"/>
                        <w:rPr>
                          <w:spacing w:val="-20"/>
                          <w:sz w:val="28"/>
                          <w:szCs w:val="28"/>
                        </w:rPr>
                      </w:pPr>
                    </w:p>
                  </w:txbxContent>
                </v:textbox>
                <w10:wrap anchorx="margin"/>
              </v:shape>
            </w:pict>
          </mc:Fallback>
        </mc:AlternateContent>
      </w:r>
    </w:p>
    <w:p w:rsidR="009B27F8" w:rsidRDefault="009B27F8" w:rsidP="00C946CA">
      <w:pPr>
        <w:rPr>
          <w:szCs w:val="24"/>
        </w:rPr>
      </w:pPr>
    </w:p>
    <w:p w:rsidR="00234C9E" w:rsidRDefault="00234C9E" w:rsidP="00C946CA">
      <w:pPr>
        <w:rPr>
          <w:szCs w:val="24"/>
        </w:rPr>
      </w:pPr>
    </w:p>
    <w:p w:rsidR="00234C9E" w:rsidRDefault="00234C9E" w:rsidP="00C946CA">
      <w:pPr>
        <w:rPr>
          <w:szCs w:val="24"/>
        </w:rPr>
      </w:pPr>
    </w:p>
    <w:p w:rsidR="00234C9E" w:rsidRDefault="00234C9E" w:rsidP="00C946CA">
      <w:pPr>
        <w:rPr>
          <w:szCs w:val="24"/>
        </w:rPr>
      </w:pPr>
    </w:p>
    <w:p w:rsidR="00234C9E" w:rsidRDefault="006D53BE" w:rsidP="006D53BE">
      <w:pPr>
        <w:tabs>
          <w:tab w:val="left" w:pos="8010"/>
        </w:tabs>
        <w:rPr>
          <w:szCs w:val="24"/>
        </w:rPr>
      </w:pPr>
      <w:r>
        <w:rPr>
          <w:szCs w:val="24"/>
        </w:rPr>
        <w:tab/>
      </w:r>
    </w:p>
    <w:p w:rsidR="00234C9E" w:rsidRDefault="00234C9E" w:rsidP="00C946CA">
      <w:pPr>
        <w:rPr>
          <w:szCs w:val="24"/>
        </w:rPr>
      </w:pPr>
    </w:p>
    <w:p w:rsidR="00234C9E" w:rsidRDefault="00234C9E" w:rsidP="00C946CA">
      <w:pPr>
        <w:rPr>
          <w:szCs w:val="24"/>
        </w:rPr>
      </w:pPr>
    </w:p>
    <w:p w:rsidR="00136B8C" w:rsidRDefault="00136B8C" w:rsidP="00C946CA">
      <w:pPr>
        <w:rPr>
          <w:b/>
          <w:szCs w:val="24"/>
        </w:rPr>
      </w:pPr>
    </w:p>
    <w:p w:rsidR="00176E50" w:rsidRDefault="00176E50" w:rsidP="00C946CA">
      <w:pPr>
        <w:rPr>
          <w:b/>
          <w:szCs w:val="24"/>
        </w:rPr>
        <w:sectPr w:rsidR="00176E50" w:rsidSect="00176E50">
          <w:pgSz w:w="11906" w:h="16838" w:code="9"/>
          <w:pgMar w:top="1134" w:right="624" w:bottom="426" w:left="1417" w:header="357" w:footer="323" w:gutter="0"/>
          <w:cols w:space="708"/>
          <w:docGrid w:linePitch="360"/>
        </w:sectPr>
      </w:pPr>
    </w:p>
    <w:p w:rsidR="00970084" w:rsidRDefault="00970084" w:rsidP="00970084">
      <w:pPr>
        <w:jc w:val="center"/>
        <w:rPr>
          <w:sz w:val="26"/>
          <w:szCs w:val="26"/>
        </w:rPr>
      </w:pPr>
      <w:r w:rsidRPr="00970084">
        <w:rPr>
          <w:sz w:val="26"/>
          <w:szCs w:val="26"/>
        </w:rPr>
        <w:lastRenderedPageBreak/>
        <w:t>37</w:t>
      </w:r>
    </w:p>
    <w:p w:rsidR="00136B8C" w:rsidRPr="00970084" w:rsidRDefault="00EF0423" w:rsidP="00970084">
      <w:pPr>
        <w:jc w:val="center"/>
        <w:rPr>
          <w:sz w:val="26"/>
          <w:szCs w:val="26"/>
        </w:rPr>
      </w:pPr>
      <w:r w:rsidRPr="00631222">
        <w:rPr>
          <w:noProof/>
        </w:rPr>
        <w:drawing>
          <wp:anchor distT="0" distB="0" distL="114300" distR="114300" simplePos="0" relativeHeight="251817472" behindDoc="1" locked="0" layoutInCell="1" allowOverlap="1" wp14:anchorId="5DB60163" wp14:editId="2A60289B">
            <wp:simplePos x="0" y="0"/>
            <wp:positionH relativeFrom="margin">
              <wp:align>right</wp:align>
            </wp:positionH>
            <wp:positionV relativeFrom="paragraph">
              <wp:posOffset>241935</wp:posOffset>
            </wp:positionV>
            <wp:extent cx="1552575" cy="4029075"/>
            <wp:effectExtent l="0" t="0" r="9525" b="9525"/>
            <wp:wrapNone/>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52575" cy="4029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73C0">
        <w:rPr>
          <w:b/>
          <w:szCs w:val="24"/>
        </w:rPr>
        <w:t xml:space="preserve">Каталог </w:t>
      </w:r>
      <w:proofErr w:type="gramStart"/>
      <w:r w:rsidR="007773C0">
        <w:rPr>
          <w:b/>
          <w:szCs w:val="24"/>
        </w:rPr>
        <w:t>координат чертежей проекта межевания</w:t>
      </w:r>
      <w:proofErr w:type="gramEnd"/>
    </w:p>
    <w:p w:rsidR="00CC2F35" w:rsidRDefault="00970084">
      <w:r w:rsidRPr="007012BC">
        <w:rPr>
          <w:noProof/>
        </w:rPr>
        <w:drawing>
          <wp:anchor distT="0" distB="0" distL="114300" distR="114300" simplePos="0" relativeHeight="251813376" behindDoc="1" locked="0" layoutInCell="1" allowOverlap="1" wp14:anchorId="03E415EF" wp14:editId="602A218D">
            <wp:simplePos x="0" y="0"/>
            <wp:positionH relativeFrom="column">
              <wp:posOffset>1567180</wp:posOffset>
            </wp:positionH>
            <wp:positionV relativeFrom="paragraph">
              <wp:posOffset>8890</wp:posOffset>
            </wp:positionV>
            <wp:extent cx="1514475" cy="9029700"/>
            <wp:effectExtent l="0" t="0" r="9525" b="0"/>
            <wp:wrapNone/>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14475" cy="902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1222">
        <w:rPr>
          <w:noProof/>
        </w:rPr>
        <w:drawing>
          <wp:anchor distT="0" distB="0" distL="114300" distR="114300" simplePos="0" relativeHeight="251815424" behindDoc="1" locked="0" layoutInCell="1" allowOverlap="1" wp14:anchorId="55042D33" wp14:editId="1C46DF50">
            <wp:simplePos x="0" y="0"/>
            <wp:positionH relativeFrom="column">
              <wp:posOffset>14605</wp:posOffset>
            </wp:positionH>
            <wp:positionV relativeFrom="paragraph">
              <wp:posOffset>8890</wp:posOffset>
            </wp:positionV>
            <wp:extent cx="1514475" cy="9029700"/>
            <wp:effectExtent l="0" t="0" r="9525" b="0"/>
            <wp:wrapNone/>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14475" cy="902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0423" w:rsidRPr="00631222">
        <w:rPr>
          <w:noProof/>
        </w:rPr>
        <w:drawing>
          <wp:anchor distT="0" distB="0" distL="114300" distR="114300" simplePos="0" relativeHeight="251814400" behindDoc="1" locked="0" layoutInCell="1" allowOverlap="1" wp14:anchorId="65F1B51C" wp14:editId="04BDE418">
            <wp:simplePos x="0" y="0"/>
            <wp:positionH relativeFrom="column">
              <wp:posOffset>3110230</wp:posOffset>
            </wp:positionH>
            <wp:positionV relativeFrom="paragraph">
              <wp:posOffset>7621</wp:posOffset>
            </wp:positionV>
            <wp:extent cx="1552575" cy="1733550"/>
            <wp:effectExtent l="0" t="0" r="9525" b="0"/>
            <wp:wrapNone/>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52575" cy="173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74E83" w:rsidRDefault="00F74E83"/>
    <w:p w:rsidR="00D9046D" w:rsidRDefault="00D9046D"/>
    <w:p w:rsidR="00136B8C" w:rsidRPr="00F74E83" w:rsidRDefault="00DC79A4" w:rsidP="00F74E83">
      <w:pPr>
        <w:jc w:val="left"/>
        <w:rPr>
          <w:sz w:val="18"/>
          <w:szCs w:val="18"/>
        </w:rPr>
      </w:pPr>
      <w:r w:rsidRPr="00F74E83">
        <w:rPr>
          <w:sz w:val="18"/>
          <w:szCs w:val="18"/>
        </w:rPr>
        <w:br w:type="textWrapping" w:clear="all"/>
      </w:r>
    </w:p>
    <w:p w:rsidR="00DC79A4" w:rsidRPr="00F74E83" w:rsidRDefault="00DC79A4" w:rsidP="00C946CA">
      <w:pPr>
        <w:rPr>
          <w:sz w:val="18"/>
          <w:szCs w:val="18"/>
        </w:rPr>
      </w:pPr>
    </w:p>
    <w:p w:rsidR="00C3259A" w:rsidRDefault="00C3259A" w:rsidP="00D9046D">
      <w:pPr>
        <w:jc w:val="center"/>
        <w:rPr>
          <w:sz w:val="18"/>
          <w:szCs w:val="18"/>
        </w:rPr>
      </w:pPr>
    </w:p>
    <w:p w:rsidR="00F409E5" w:rsidRDefault="00EF0423" w:rsidP="00C3259A">
      <w:pPr>
        <w:rPr>
          <w:sz w:val="20"/>
        </w:rPr>
      </w:pPr>
      <w:r w:rsidRPr="00631222">
        <w:rPr>
          <w:noProof/>
        </w:rPr>
        <w:drawing>
          <wp:anchor distT="0" distB="0" distL="114300" distR="114300" simplePos="0" relativeHeight="251816448" behindDoc="1" locked="0" layoutInCell="1" allowOverlap="1">
            <wp:simplePos x="0" y="0"/>
            <wp:positionH relativeFrom="column">
              <wp:posOffset>3110230</wp:posOffset>
            </wp:positionH>
            <wp:positionV relativeFrom="paragraph">
              <wp:posOffset>173355</wp:posOffset>
            </wp:positionV>
            <wp:extent cx="1571625" cy="4657725"/>
            <wp:effectExtent l="0" t="0" r="9525" b="9525"/>
            <wp:wrapNone/>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71625" cy="4657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409E5">
        <w:fldChar w:fldCharType="begin"/>
      </w:r>
      <w:r w:rsidR="00F409E5">
        <w:instrText xml:space="preserve"> LINK Excel.Sheet.12 "Книга1" "Лист1!R1C1:R21C3" \a \f 4 \h </w:instrText>
      </w:r>
      <w:r w:rsidR="00F409E5">
        <w:fldChar w:fldCharType="separate"/>
      </w:r>
    </w:p>
    <w:p w:rsidR="00F409E5" w:rsidRDefault="00F409E5" w:rsidP="00C3259A">
      <w:pPr>
        <w:rPr>
          <w:sz w:val="18"/>
          <w:szCs w:val="18"/>
        </w:rPr>
      </w:pPr>
      <w:r>
        <w:rPr>
          <w:sz w:val="18"/>
          <w:szCs w:val="18"/>
        </w:rPr>
        <w:fldChar w:fldCharType="end"/>
      </w:r>
    </w:p>
    <w:p w:rsidR="00F409E5" w:rsidRDefault="00F409E5"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EF0423" w:rsidP="00C3259A">
      <w:pPr>
        <w:rPr>
          <w:sz w:val="18"/>
          <w:szCs w:val="18"/>
        </w:rPr>
      </w:pPr>
      <w:r w:rsidRPr="006C0D16">
        <w:rPr>
          <w:noProof/>
        </w:rPr>
        <w:drawing>
          <wp:anchor distT="0" distB="0" distL="114300" distR="114300" simplePos="0" relativeHeight="251819520" behindDoc="1" locked="0" layoutInCell="1" allowOverlap="1">
            <wp:simplePos x="0" y="0"/>
            <wp:positionH relativeFrom="margin">
              <wp:align>right</wp:align>
            </wp:positionH>
            <wp:positionV relativeFrom="paragraph">
              <wp:posOffset>91440</wp:posOffset>
            </wp:positionV>
            <wp:extent cx="1524000" cy="2495550"/>
            <wp:effectExtent l="0" t="0" r="0" b="0"/>
            <wp:wrapNone/>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0" cy="24955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18"/>
          <w:szCs w:val="18"/>
        </w:rPr>
      </w:pPr>
    </w:p>
    <w:p w:rsidR="00176E50" w:rsidRDefault="00176E50" w:rsidP="00C3259A">
      <w:pPr>
        <w:rPr>
          <w:sz w:val="20"/>
        </w:rPr>
      </w:pPr>
      <w:r>
        <w:fldChar w:fldCharType="begin"/>
      </w:r>
      <w:r>
        <w:instrText xml:space="preserve"> LINK Excel.Sheet.12 "Книга1" "Лист1!R1C1:R15C3" \a \f 4 \h  \* MERGEFORMAT </w:instrText>
      </w:r>
      <w:r>
        <w:fldChar w:fldCharType="separate"/>
      </w:r>
    </w:p>
    <w:p w:rsidR="00176E50" w:rsidRDefault="00176E50" w:rsidP="00C3259A">
      <w:pPr>
        <w:rPr>
          <w:sz w:val="18"/>
          <w:szCs w:val="18"/>
        </w:rPr>
      </w:pPr>
      <w:r>
        <w:rPr>
          <w:sz w:val="18"/>
          <w:szCs w:val="18"/>
        </w:rPr>
        <w:fldChar w:fldCharType="end"/>
      </w:r>
    </w:p>
    <w:p w:rsidR="00812C42" w:rsidRDefault="00F409E5" w:rsidP="00C3259A">
      <w:pPr>
        <w:rPr>
          <w:sz w:val="18"/>
          <w:szCs w:val="18"/>
        </w:rPr>
      </w:pPr>
      <w:r>
        <w:rPr>
          <w:sz w:val="18"/>
          <w:szCs w:val="18"/>
        </w:rPr>
        <w:br w:type="textWrapping" w:clear="all"/>
      </w:r>
    </w:p>
    <w:p w:rsidR="00631222" w:rsidRDefault="00970084" w:rsidP="00812C42">
      <w:pPr>
        <w:rPr>
          <w:sz w:val="18"/>
          <w:szCs w:val="18"/>
        </w:rPr>
      </w:pPr>
      <w:r w:rsidRPr="00631222">
        <w:rPr>
          <w:noProof/>
        </w:rPr>
        <w:drawing>
          <wp:anchor distT="0" distB="0" distL="114300" distR="114300" simplePos="0" relativeHeight="251818496" behindDoc="1" locked="0" layoutInCell="1" allowOverlap="1" wp14:anchorId="1F9C4AC8" wp14:editId="49ED9CE5">
            <wp:simplePos x="0" y="0"/>
            <wp:positionH relativeFrom="column">
              <wp:posOffset>3129280</wp:posOffset>
            </wp:positionH>
            <wp:positionV relativeFrom="paragraph">
              <wp:posOffset>75565</wp:posOffset>
            </wp:positionV>
            <wp:extent cx="1552575" cy="2638425"/>
            <wp:effectExtent l="0" t="0" r="9525" b="9525"/>
            <wp:wrapNone/>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52575" cy="2638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53BE" w:rsidRPr="0066730D">
        <w:rPr>
          <w:noProof/>
          <w:sz w:val="20"/>
        </w:rPr>
        <mc:AlternateContent>
          <mc:Choice Requires="wps">
            <w:drawing>
              <wp:anchor distT="0" distB="0" distL="114300" distR="114300" simplePos="0" relativeHeight="251864576" behindDoc="0" locked="0" layoutInCell="1" allowOverlap="1" wp14:anchorId="65D238C1" wp14:editId="4CD84357">
                <wp:simplePos x="0" y="0"/>
                <wp:positionH relativeFrom="margin">
                  <wp:align>right</wp:align>
                </wp:positionH>
                <wp:positionV relativeFrom="paragraph">
                  <wp:posOffset>2684780</wp:posOffset>
                </wp:positionV>
                <wp:extent cx="680085" cy="254635"/>
                <wp:effectExtent l="0" t="0" r="0" b="0"/>
                <wp:wrapNone/>
                <wp:docPr id="50" name="Поле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 cy="254635"/>
                        </a:xfrm>
                        <a:prstGeom prst="rect">
                          <a:avLst/>
                        </a:prstGeom>
                        <a:noFill/>
                        <a:ln>
                          <a:noFill/>
                        </a:ln>
                      </wps:spPr>
                      <wps:txbx>
                        <w:txbxContent>
                          <w:p w:rsidR="006D53BE" w:rsidRPr="0049077D" w:rsidRDefault="006D53BE" w:rsidP="006D53BE">
                            <w:pPr>
                              <w:shd w:val="clear" w:color="auto" w:fill="FFFFFF" w:themeFill="background1"/>
                              <w:spacing w:line="216" w:lineRule="auto"/>
                              <w:ind w:firstLine="0"/>
                              <w:rPr>
                                <w:spacing w:val="-8"/>
                              </w:rPr>
                            </w:pPr>
                            <w:r>
                              <w:rPr>
                                <w:spacing w:val="-8"/>
                                <w:sz w:val="28"/>
                                <w:szCs w:val="28"/>
                              </w:rPr>
                              <w:t>Лист 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45" type="#_x0000_t202" style="position:absolute;left:0;text-align:left;margin-left:2.35pt;margin-top:211.4pt;width:53.55pt;height:20.05pt;z-index:251864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" filled="f" stroked="f">
                <v:textbox>
                  <w:txbxContent>
                    <w:p w:rsidR="006D53BE" w:rsidRPr="0049077D" w:rsidRDefault="006D53BE" w:rsidP="006D53BE">
                      <w:pPr>
                        <w:shd w:val="clear" w:color="auto" w:fill="FFFFFF" w:themeFill="background1"/>
                        <w:spacing w:line="216" w:lineRule="auto"/>
                        <w:ind w:firstLine="0"/>
                        <w:rPr>
                          <w:spacing w:val="-8"/>
                        </w:rPr>
                      </w:pPr>
                      <w:r>
                        <w:rPr>
                          <w:spacing w:val="-8"/>
                          <w:sz w:val="28"/>
                          <w:szCs w:val="28"/>
                        </w:rPr>
                        <w:t>Лист 7</w:t>
                      </w:r>
                    </w:p>
                  </w:txbxContent>
                </v:textbox>
                <w10:wrap anchorx="margin"/>
              </v:shape>
            </w:pict>
          </mc:Fallback>
        </mc:AlternateContent>
      </w:r>
    </w:p>
    <w:sectPr w:rsidR="00631222" w:rsidSect="00970084">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7F58" w:rsidRDefault="00237F58">
      <w:r>
        <w:separator/>
      </w:r>
    </w:p>
    <w:p w:rsidR="00237F58" w:rsidRDefault="00237F58"/>
  </w:endnote>
  <w:endnote w:type="continuationSeparator" w:id="0">
    <w:p w:rsidR="00237F58" w:rsidRDefault="00237F58">
      <w:r>
        <w:continuationSeparator/>
      </w:r>
    </w:p>
    <w:p w:rsidR="00237F58" w:rsidRDefault="00237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swiss"/>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CC"/>
    <w:family w:val="auto"/>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00"/>
    <w:family w:val="roman"/>
    <w:notTrueType/>
    <w:pitch w:val="variable"/>
    <w:sig w:usb0="00C00283" w:usb1="00000000" w:usb2="00000000" w:usb3="00000000" w:csb0="0000000D"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altName w:val="Calibri"/>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Pr="00915607" w:rsidRDefault="00302A85" w:rsidP="006509F9">
    <w:pPr>
      <w:pStyle w:val="aff1"/>
      <w:framePr w:wrap="around" w:vAnchor="text" w:hAnchor="margin" w:xAlign="right" w:y="1"/>
      <w:rPr>
        <w:rStyle w:val="affc"/>
        <w:color w:val="FFFFFF"/>
      </w:rPr>
    </w:pPr>
    <w:r w:rsidRPr="00915607">
      <w:rPr>
        <w:rStyle w:val="affc"/>
        <w:color w:val="FFFFFF"/>
      </w:rPr>
      <w:fldChar w:fldCharType="begin"/>
    </w:r>
    <w:r w:rsidRPr="00915607">
      <w:rPr>
        <w:rStyle w:val="affc"/>
        <w:color w:val="FFFFFF"/>
      </w:rPr>
      <w:instrText xml:space="preserve">PAGE  </w:instrText>
    </w:r>
    <w:r w:rsidRPr="00915607">
      <w:rPr>
        <w:rStyle w:val="affc"/>
        <w:color w:val="FFFFFF"/>
      </w:rPr>
      <w:fldChar w:fldCharType="separate"/>
    </w:r>
    <w:r w:rsidR="005254F9">
      <w:rPr>
        <w:rStyle w:val="affc"/>
        <w:noProof/>
        <w:color w:val="FFFFFF"/>
      </w:rPr>
      <w:t>1</w:t>
    </w:r>
    <w:r w:rsidRPr="00915607">
      <w:rPr>
        <w:rStyle w:val="affc"/>
        <w:color w:val="FFFFFF"/>
      </w:rPr>
      <w:fldChar w:fldCharType="end"/>
    </w:r>
  </w:p>
  <w:p w:rsidR="00302A85" w:rsidRDefault="00302A85" w:rsidP="00F40410">
    <w:pPr>
      <w:ind w:right="360"/>
    </w:pPr>
    <w:r>
      <w:rPr>
        <w:noProof/>
      </w:rPr>
      <mc:AlternateContent>
        <mc:Choice Requires="wps">
          <w:drawing>
            <wp:anchor distT="0" distB="0" distL="114300" distR="114300" simplePos="0" relativeHeight="251633152" behindDoc="0" locked="0" layoutInCell="1" allowOverlap="1">
              <wp:simplePos x="0" y="0"/>
              <wp:positionH relativeFrom="page">
                <wp:posOffset>5760720</wp:posOffset>
              </wp:positionH>
              <wp:positionV relativeFrom="page">
                <wp:posOffset>10333355</wp:posOffset>
              </wp:positionV>
              <wp:extent cx="1279525" cy="198120"/>
              <wp:effectExtent l="0" t="0" r="0" b="3175"/>
              <wp:wrapNone/>
              <wp:docPr id="44"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952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302A85" w:rsidRDefault="00302A85" w:rsidP="007B6FE7">
                          <w:r>
                            <w:t>Формат А4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Rectangle 639" o:spid="_x0000_s1046" style="position:absolute;left:0;text-align:left;margin-left:453.6pt;margin-top:813.65pt;width:100.75pt;height:15.6pt;flip:y;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FOJ7AIAAG8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" filled="f" stroked="f" strokeweight="2pt">
              <v:textbox inset="0,0,0,0">
                <w:txbxContent>
                  <w:p w:rsidR="00302A85" w:rsidRDefault="00302A85" w:rsidP="007B6FE7">
                    <w:r>
                      <w:t>Формат А4</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302A85" w:rsidP="00735E6D">
    <w:pPr>
      <w:jc w:val="left"/>
    </w:pPr>
    <w:r>
      <w:rPr>
        <w:noProof/>
      </w:rPr>
      <mc:AlternateContent>
        <mc:Choice Requires="wps">
          <w:drawing>
            <wp:anchor distT="0" distB="0" distL="114300" distR="114300" simplePos="0" relativeHeight="251658752" behindDoc="0" locked="0" layoutInCell="1" allowOverlap="1" wp14:anchorId="1568813D" wp14:editId="6532C292">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302A85" w:rsidRDefault="00302A85" w:rsidP="0011430B">
                          <w:r>
                            <w:t>Формат А4</w:t>
                          </w:r>
                        </w:p>
                        <w:p w:rsidR="00302A85" w:rsidRDefault="00302A85"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Rectangle 1044" o:spid="_x0000_s1048" style="position:absolute;left:0;text-align:left;margin-left:453.5pt;margin-top:813.5pt;width:100.65pt;height:15.6pt;flip:y;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Bd7wIAAHY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" filled="f" stroked="f" strokeweight="2pt">
              <v:textbox inset="0,0,0,0">
                <w:txbxContent>
                  <w:p w:rsidR="00302A85" w:rsidRDefault="00302A85" w:rsidP="0011430B">
                    <w:r>
                      <w:t>Формат А4</w:t>
                    </w:r>
                  </w:p>
                  <w:p w:rsidR="00302A85" w:rsidRDefault="00302A85" w:rsidP="0011430B"/>
                </w:txbxContent>
              </v:textbox>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302A85" w:rsidP="00BD0165">
    <w:pPr>
      <w:ind w:right="360"/>
      <w:rPr>
        <w:color w:val="FFFFFF"/>
        <w:lang w:val="en-US"/>
      </w:rPr>
    </w:pPr>
  </w:p>
  <w:p w:rsidR="00302A85" w:rsidRPr="00915607" w:rsidRDefault="00302A85" w:rsidP="00BD0165">
    <w:pPr>
      <w:ind w:right="360"/>
      <w:rPr>
        <w:color w:val="FFFFFF"/>
      </w:rPr>
    </w:pPr>
  </w:p>
  <w:p w:rsidR="00302A85" w:rsidRDefault="00302A85">
    <w:pPr>
      <w:rPr>
        <w:lang w:val="en-US"/>
      </w:rPr>
    </w:pPr>
  </w:p>
  <w:p w:rsidR="00302A85" w:rsidRPr="006665E4" w:rsidRDefault="00302A85">
    <w:pPr>
      <w:rPr>
        <w:lang w:val="en-US"/>
      </w:rPr>
    </w:pPr>
  </w:p>
  <w:p w:rsidR="00302A85" w:rsidRDefault="00302A85">
    <w:pPr>
      <w:rPr>
        <w:rStyle w:val="affc"/>
        <w:color w:val="FFFFFF"/>
        <w:szCs w:val="24"/>
        <w:lang w:val="en-US"/>
      </w:rPr>
    </w:pPr>
    <w:r w:rsidRPr="00915607">
      <w:rPr>
        <w:rStyle w:val="affc"/>
        <w:color w:val="FFFFFF"/>
        <w:szCs w:val="24"/>
      </w:rPr>
      <w:fldChar w:fldCharType="begin"/>
    </w:r>
    <w:r w:rsidRPr="00915607">
      <w:rPr>
        <w:rStyle w:val="affc"/>
        <w:color w:val="FFFFFF"/>
        <w:szCs w:val="24"/>
      </w:rPr>
      <w:instrText xml:space="preserve">PAGE  </w:instrText>
    </w:r>
    <w:r w:rsidRPr="00915607">
      <w:rPr>
        <w:rStyle w:val="affc"/>
        <w:color w:val="FFFFFF"/>
        <w:szCs w:val="24"/>
      </w:rPr>
      <w:fldChar w:fldCharType="separate"/>
    </w:r>
    <w:r>
      <w:rPr>
        <w:rStyle w:val="affc"/>
        <w:noProof/>
        <w:color w:val="FFFFFF"/>
        <w:szCs w:val="24"/>
      </w:rPr>
      <w:t>1</w:t>
    </w:r>
    <w:r w:rsidRPr="00915607">
      <w:rPr>
        <w:rStyle w:val="affc"/>
        <w:color w:val="FFFFFF"/>
        <w:szCs w:val="24"/>
      </w:rPr>
      <w:fldChar w:fldCharType="end"/>
    </w:r>
  </w:p>
  <w:p w:rsidR="00302A85" w:rsidRPr="00846A52" w:rsidRDefault="00302A85">
    <w:pPr>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302A85" w:rsidP="00735E6D">
    <w:pPr>
      <w:jc w:val="left"/>
    </w:pPr>
    <w:r>
      <w:rPr>
        <w:noProof/>
      </w:rPr>
      <mc:AlternateContent>
        <mc:Choice Requires="wps">
          <w:drawing>
            <wp:anchor distT="0" distB="0" distL="114300" distR="114300" simplePos="0" relativeHeight="251673088" behindDoc="0" locked="0" layoutInCell="1" allowOverlap="1" wp14:anchorId="11107FCE" wp14:editId="4103C68C">
              <wp:simplePos x="0" y="0"/>
              <wp:positionH relativeFrom="page">
                <wp:posOffset>5759450</wp:posOffset>
              </wp:positionH>
              <wp:positionV relativeFrom="page">
                <wp:posOffset>10331450</wp:posOffset>
              </wp:positionV>
              <wp:extent cx="1278255" cy="198120"/>
              <wp:effectExtent l="0" t="0" r="1270" b="0"/>
              <wp:wrapNone/>
              <wp:docPr id="20"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302A85" w:rsidRDefault="00302A85" w:rsidP="0011430B">
                          <w:r>
                            <w:t>Формат А4</w:t>
                          </w:r>
                        </w:p>
                        <w:p w:rsidR="00302A85" w:rsidRDefault="00302A85"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96C31DB" id="_x0000_s1050" style="position:absolute;left:0;text-align:left;margin-left:453.5pt;margin-top:813.5pt;width:100.65pt;height:15.6pt;flip:y;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" filled="f" stroked="f" strokeweight="2pt">
              <v:textbox inset="0,0,0,0">
                <w:txbxContent>
                  <w:p w:rsidR="00302A85" w:rsidRDefault="00302A85" w:rsidP="0011430B">
                    <w:r>
                      <w:t>Формат А4</w:t>
                    </w:r>
                  </w:p>
                  <w:p w:rsidR="00302A85" w:rsidRDefault="00302A85" w:rsidP="0011430B"/>
                </w:txbxContent>
              </v:textbox>
              <w10:wrap anchorx="page"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7F58" w:rsidRDefault="00237F58">
      <w:r>
        <w:separator/>
      </w:r>
    </w:p>
    <w:p w:rsidR="00237F58" w:rsidRDefault="00237F58"/>
  </w:footnote>
  <w:footnote w:type="continuationSeparator" w:id="0">
    <w:p w:rsidR="00237F58" w:rsidRDefault="00237F58">
      <w:r>
        <w:continuationSeparator/>
      </w:r>
    </w:p>
    <w:p w:rsidR="00237F58" w:rsidRDefault="00237F5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302A85" w:rsidP="00DB07F6">
    <w:pPr>
      <w:jc w:val="center"/>
    </w:pPr>
    <w:r>
      <w:rPr>
        <w:noProof/>
      </w:rPr>
      <mc:AlternateContent>
        <mc:Choice Requires="wps">
          <w:drawing>
            <wp:anchor distT="0" distB="0" distL="114300" distR="114300" simplePos="0" relativeHeight="251662848" behindDoc="0" locked="0" layoutInCell="1" allowOverlap="1" wp14:anchorId="6963EA99" wp14:editId="392BEC57">
              <wp:simplePos x="0" y="0"/>
              <wp:positionH relativeFrom="page">
                <wp:posOffset>716915</wp:posOffset>
              </wp:positionH>
              <wp:positionV relativeFrom="page">
                <wp:posOffset>354965</wp:posOffset>
              </wp:positionV>
              <wp:extent cx="6551930" cy="9972040"/>
              <wp:effectExtent l="12065" t="12065" r="8255" b="7620"/>
              <wp:wrapNone/>
              <wp:docPr id="47" name="Rectangle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4E6A04A" id="Rectangle 1103" o:spid="_x0000_s1026" style="position:absolute;margin-left:56.45pt;margin-top:27.95pt;width:515.9pt;height:785.2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" filled="f" strokeweight="1pt">
              <w10:wrap anchorx="page" anchory="page"/>
            </v:rect>
          </w:pict>
        </mc:Fallback>
      </mc:AlternateContent>
    </w:r>
    <w:r w:rsidR="00970084">
      <w:rPr>
        <w:noProof/>
      </w:rPr>
      <w:t>26</w:t>
    </w:r>
    <w:r>
      <w:rPr>
        <w:noProof/>
      </w:rPr>
      <w:drawing>
        <wp:inline distT="0" distB="0" distL="0" distR="0" wp14:anchorId="7F663DD1" wp14:editId="105E8865">
          <wp:extent cx="5778500" cy="1229360"/>
          <wp:effectExtent l="0" t="0" r="0"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0" cy="1229360"/>
                  </a:xfrm>
                  <a:prstGeom prst="rect">
                    <a:avLst/>
                  </a:prstGeom>
                  <a:noFill/>
                </pic:spPr>
              </pic:pic>
            </a:graphicData>
          </a:graphic>
        </wp:inline>
      </w:drawing>
    </w:r>
  </w:p>
  <w:p w:rsidR="00302A85" w:rsidRDefault="00302A85" w:rsidP="00E14764">
    <w:pPr>
      <w:jc w:val="center"/>
    </w:pPr>
    <w:r w:rsidRPr="000F28FA">
      <w:rPr>
        <w:szCs w:val="32"/>
      </w:rPr>
      <w:t>Свидетельство № СРОСП-П-04196.2-29052015 от 29 мая 2015 г.</w:t>
    </w:r>
  </w:p>
  <w:p w:rsidR="00302A85" w:rsidRDefault="00302A85" w:rsidP="00DB07F6">
    <w:r>
      <w:rPr>
        <w:noProof/>
      </w:rPr>
      <mc:AlternateContent>
        <mc:Choice Requires="wps">
          <w:drawing>
            <wp:anchor distT="0" distB="0" distL="114300" distR="114300" simplePos="0" relativeHeight="251661824" behindDoc="0" locked="0" layoutInCell="1" allowOverlap="1" wp14:anchorId="15A33BC6" wp14:editId="3238CD6F">
              <wp:simplePos x="0" y="0"/>
              <wp:positionH relativeFrom="column">
                <wp:posOffset>-183515</wp:posOffset>
              </wp:positionH>
              <wp:positionV relativeFrom="paragraph">
                <wp:posOffset>68580</wp:posOffset>
              </wp:positionV>
              <wp:extent cx="6551930" cy="0"/>
              <wp:effectExtent l="21590" t="19050" r="17780" b="19050"/>
              <wp:wrapNone/>
              <wp:docPr id="46" name="Line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1930"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DE7B4A0" id="Line 1102"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5pt,5.4pt" to="501.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" strokeweight="2pt">
              <v:stroke startarrowwidth="narrow" startarrowlength="short" endarrowwidth="narrow" endarrowlength="short"/>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302A85">
    <w:pPr>
      <w:ind w:right="21"/>
      <w:jc w:val="right"/>
    </w:pPr>
    <w:r>
      <w:rPr>
        <w:noProof/>
      </w:rPr>
      <mc:AlternateContent>
        <mc:Choice Requires="wps">
          <w:drawing>
            <wp:anchor distT="0" distB="0" distL="114300" distR="114300" simplePos="0" relativeHeight="251654656" behindDoc="0" locked="0" layoutInCell="1" allowOverlap="1" wp14:anchorId="2BB1EC8E" wp14:editId="63CCD57B">
              <wp:simplePos x="0" y="0"/>
              <wp:positionH relativeFrom="margin">
                <wp:posOffset>-184785</wp:posOffset>
              </wp:positionH>
              <wp:positionV relativeFrom="page">
                <wp:align>center</wp:align>
              </wp:positionV>
              <wp:extent cx="6551930" cy="9972040"/>
              <wp:effectExtent l="0" t="0" r="20320" b="10160"/>
              <wp:wrapNone/>
              <wp:docPr id="5"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21E42F6" id="Rectangle 1040" o:spid="_x0000_s1026" style="position:absolute;margin-left:-14.55pt;margin-top:0;width:515.9pt;height:785.2pt;z-index:251654656;visibility:visible;mso-wrap-style:squar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" filled="f" strokeweight="1pt">
              <w10:wrap anchorx="margin" anchory="page"/>
            </v:rect>
          </w:pict>
        </mc:Fallback>
      </mc:AlternateContent>
    </w:r>
    <w:r>
      <w:rPr>
        <w:noProof/>
      </w:rPr>
      <mc:AlternateContent>
        <mc:Choice Requires="wps">
          <w:drawing>
            <wp:anchor distT="0" distB="0" distL="114300" distR="114300" simplePos="0" relativeHeight="251657728" behindDoc="0" locked="0" layoutInCell="1" allowOverlap="1" wp14:anchorId="4426BDFA" wp14:editId="1D53080C">
              <wp:simplePos x="0" y="0"/>
              <wp:positionH relativeFrom="page">
                <wp:posOffset>6891020</wp:posOffset>
              </wp:positionH>
              <wp:positionV relativeFrom="page">
                <wp:posOffset>359410</wp:posOffset>
              </wp:positionV>
              <wp:extent cx="377190" cy="291465"/>
              <wp:effectExtent l="13970" t="6985" r="8890" b="6350"/>
              <wp:wrapNone/>
              <wp:docPr id="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302A85" w:rsidRPr="005B2ADB" w:rsidRDefault="00302A85" w:rsidP="00302A85">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5254F9">
                            <w:rPr>
                              <w:rStyle w:val="affc"/>
                              <w:noProof/>
                            </w:rPr>
                            <w:instrText>4</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5254F9">
                            <w:rPr>
                              <w:rStyle w:val="affc"/>
                              <w:noProof/>
                            </w:rPr>
                            <w:t>4</w:t>
                          </w:r>
                          <w:r w:rsidRPr="005B2ADB">
                            <w:rPr>
                              <w:rStyle w:val="affc"/>
                            </w:rPr>
                            <w:fldChar w:fldCharType="end"/>
                          </w:r>
                        </w:p>
                        <w:p w:rsidR="00302A85" w:rsidRDefault="00302A85"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3" o:spid="_x0000_s1047" type="#_x0000_t202" style="position:absolute;left:0;text-align:left;margin-left:542.6pt;margin-top:28.3pt;width:29.7pt;height:22.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">
              <v:textbox inset="0,2.83pt,0,0">
                <w:txbxContent>
                  <w:p w:rsidR="00302A85" w:rsidRPr="005B2ADB" w:rsidRDefault="00302A85" w:rsidP="00302A85">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5254F9">
                      <w:rPr>
                        <w:rStyle w:val="affc"/>
                        <w:noProof/>
                      </w:rPr>
                      <w:instrText>4</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5254F9">
                      <w:rPr>
                        <w:rStyle w:val="affc"/>
                        <w:noProof/>
                      </w:rPr>
                      <w:t>4</w:t>
                    </w:r>
                    <w:r w:rsidRPr="005B2ADB">
                      <w:rPr>
                        <w:rStyle w:val="affc"/>
                      </w:rPr>
                      <w:fldChar w:fldCharType="end"/>
                    </w:r>
                  </w:p>
                  <w:p w:rsidR="00302A85" w:rsidRDefault="00302A85" w:rsidP="0011430B">
                    <w:pPr>
                      <w:ind w:firstLine="0"/>
                      <w:jc w:val="cente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302A85"/>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A85" w:rsidRDefault="00210E9B">
    <w:pPr>
      <w:ind w:right="21"/>
      <w:jc w:val="right"/>
    </w:pPr>
    <w:r>
      <w:rPr>
        <w:noProof/>
      </w:rPr>
      <mc:AlternateContent>
        <mc:Choice Requires="wps">
          <w:drawing>
            <wp:anchor distT="0" distB="0" distL="114300" distR="114300" simplePos="0" relativeHeight="251670016" behindDoc="0" locked="0" layoutInCell="1" allowOverlap="1" wp14:anchorId="312ED049" wp14:editId="6BF95A82">
              <wp:simplePos x="0" y="0"/>
              <wp:positionH relativeFrom="margin">
                <wp:posOffset>-172720</wp:posOffset>
              </wp:positionH>
              <wp:positionV relativeFrom="page">
                <wp:align>center</wp:align>
              </wp:positionV>
              <wp:extent cx="6551930" cy="9972040"/>
              <wp:effectExtent l="0" t="0" r="20320" b="10160"/>
              <wp:wrapNone/>
              <wp:docPr id="19"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7EBE378" id="Rectangle 1040" o:spid="_x0000_s1026" style="position:absolute;margin-left:-13.6pt;margin-top:0;width:515.9pt;height:785.2pt;z-index:251670016;visibility:visible;mso-wrap-style:squar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" filled="f" strokeweight="1pt">
              <w10:wrap anchorx="margin" anchory="page"/>
            </v:rect>
          </w:pict>
        </mc:Fallback>
      </mc:AlternateContent>
    </w:r>
    <w:r w:rsidR="00302A85">
      <w:rPr>
        <w:noProof/>
      </w:rPr>
      <mc:AlternateContent>
        <mc:Choice Requires="wps">
          <w:drawing>
            <wp:anchor distT="0" distB="0" distL="114300" distR="114300" simplePos="0" relativeHeight="251671040" behindDoc="0" locked="0" layoutInCell="1" allowOverlap="1" wp14:anchorId="58120CD5" wp14:editId="47833EE4">
              <wp:simplePos x="0" y="0"/>
              <wp:positionH relativeFrom="page">
                <wp:posOffset>6891020</wp:posOffset>
              </wp:positionH>
              <wp:positionV relativeFrom="page">
                <wp:posOffset>359410</wp:posOffset>
              </wp:positionV>
              <wp:extent cx="377190" cy="291465"/>
              <wp:effectExtent l="13970" t="6985" r="8890" b="6350"/>
              <wp:wrapNone/>
              <wp:docPr id="1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210E9B" w:rsidRPr="005B2ADB" w:rsidRDefault="00210E9B" w:rsidP="00210E9B">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5254F9">
                            <w:rPr>
                              <w:rStyle w:val="affc"/>
                              <w:noProof/>
                            </w:rPr>
                            <w:instrText>12</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5254F9">
                            <w:rPr>
                              <w:rStyle w:val="affc"/>
                              <w:noProof/>
                            </w:rPr>
                            <w:t>12</w:t>
                          </w:r>
                          <w:r w:rsidRPr="005B2ADB">
                            <w:rPr>
                              <w:rStyle w:val="affc"/>
                            </w:rPr>
                            <w:fldChar w:fldCharType="end"/>
                          </w:r>
                        </w:p>
                        <w:p w:rsidR="00302A85" w:rsidRDefault="00302A85"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9" type="#_x0000_t202" style="position:absolute;left:0;text-align:left;margin-left:542.6pt;margin-top:28.3pt;width:29.7pt;height:22.9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">
              <v:textbox inset="0,2.83pt,0,0">
                <w:txbxContent>
                  <w:p w:rsidR="00210E9B" w:rsidRPr="005B2ADB" w:rsidRDefault="00210E9B" w:rsidP="00210E9B">
                    <w:pPr>
                      <w:ind w:firstLine="0"/>
                      <w:jc w:val="center"/>
                      <w:rPr>
                        <w:rStyle w:val="affc"/>
                      </w:rP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5254F9">
                      <w:rPr>
                        <w:rStyle w:val="affc"/>
                        <w:noProof/>
                      </w:rPr>
                      <w:instrText>12</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5254F9">
                      <w:rPr>
                        <w:rStyle w:val="affc"/>
                        <w:noProof/>
                      </w:rPr>
                      <w:t>12</w:t>
                    </w:r>
                    <w:r w:rsidRPr="005B2ADB">
                      <w:rPr>
                        <w:rStyle w:val="affc"/>
                      </w:rPr>
                      <w:fldChar w:fldCharType="end"/>
                    </w:r>
                  </w:p>
                  <w:p w:rsidR="00302A85" w:rsidRDefault="00302A85" w:rsidP="0011430B">
                    <w:pPr>
                      <w:ind w:firstLine="0"/>
                      <w:jc w:val="cente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1FA115AF"/>
    <w:multiLevelType w:val="hybridMultilevel"/>
    <w:tmpl w:val="EBA6EE64"/>
    <w:numStyleLink w:val="311"/>
  </w:abstractNum>
  <w:abstractNum w:abstractNumId="16">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7">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18">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2">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3">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6">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7">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D912465"/>
    <w:multiLevelType w:val="multilevel"/>
    <w:tmpl w:val="411E9E30"/>
    <w:styleLink w:val="ad"/>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2">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4">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7">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e"/>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9">
    <w:nsid w:val="50440CA2"/>
    <w:multiLevelType w:val="singleLevel"/>
    <w:tmpl w:val="2CAC0CE6"/>
    <w:lvl w:ilvl="0">
      <w:start w:val="1"/>
      <w:numFmt w:val="decimal"/>
      <w:pStyle w:val="af"/>
      <w:lvlText w:val="%1)"/>
      <w:lvlJc w:val="left"/>
      <w:pPr>
        <w:tabs>
          <w:tab w:val="num" w:pos="1071"/>
        </w:tabs>
        <w:ind w:left="0" w:firstLine="709"/>
      </w:pPr>
    </w:lvl>
  </w:abstractNum>
  <w:abstractNum w:abstractNumId="40">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1">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2">
    <w:nsid w:val="578418C5"/>
    <w:multiLevelType w:val="hybridMultilevel"/>
    <w:tmpl w:val="4F920BFC"/>
    <w:lvl w:ilvl="0" w:tplc="27266ADA">
      <w:start w:val="1"/>
      <w:numFmt w:val="decimal"/>
      <w:pStyle w:val="af0"/>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3">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4">
    <w:nsid w:val="5C963F62"/>
    <w:multiLevelType w:val="hybridMultilevel"/>
    <w:tmpl w:val="EBA6EE64"/>
    <w:numStyleLink w:val="311"/>
  </w:abstractNum>
  <w:abstractNum w:abstractNumId="45">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6">
    <w:nsid w:val="5FBF6AEF"/>
    <w:multiLevelType w:val="multilevel"/>
    <w:tmpl w:val="E81E72CA"/>
    <w:lvl w:ilvl="0">
      <w:start w:val="1"/>
      <w:numFmt w:val="decimal"/>
      <w:pStyle w:val="af1"/>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7">
    <w:nsid w:val="61583241"/>
    <w:multiLevelType w:val="hybridMultilevel"/>
    <w:tmpl w:val="3EACCD62"/>
    <w:lvl w:ilvl="0" w:tplc="FFFFFFFF">
      <w:start w:val="1"/>
      <w:numFmt w:val="bullet"/>
      <w:pStyle w:val="af2"/>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65EB3955"/>
    <w:multiLevelType w:val="hybridMultilevel"/>
    <w:tmpl w:val="BF26B666"/>
    <w:lvl w:ilvl="0" w:tplc="0419000F">
      <w:start w:val="1"/>
      <w:numFmt w:val="decimal"/>
      <w:pStyle w:val="af3"/>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9">
    <w:nsid w:val="6D831175"/>
    <w:multiLevelType w:val="hybridMultilevel"/>
    <w:tmpl w:val="93B879D4"/>
    <w:styleLink w:val="121"/>
    <w:lvl w:ilvl="0" w:tplc="04190001">
      <w:start w:val="1"/>
      <w:numFmt w:val="bullet"/>
      <w:pStyle w:val="af4"/>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0">
    <w:nsid w:val="72207734"/>
    <w:multiLevelType w:val="multilevel"/>
    <w:tmpl w:val="88209862"/>
    <w:numStyleLink w:val="13"/>
  </w:abstractNum>
  <w:abstractNum w:abstractNumId="51">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2">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3">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4">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5">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6">
    <w:nsid w:val="7E752801"/>
    <w:multiLevelType w:val="multilevel"/>
    <w:tmpl w:val="70F03788"/>
    <w:lvl w:ilvl="0">
      <w:start w:val="1"/>
      <w:numFmt w:val="bullet"/>
      <w:pStyle w:val="af5"/>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0"/>
  </w:num>
  <w:num w:numId="3">
    <w:abstractNumId w:val="20"/>
  </w:num>
  <w:num w:numId="4">
    <w:abstractNumId w:val="7"/>
  </w:num>
  <w:num w:numId="5">
    <w:abstractNumId w:val="56"/>
  </w:num>
  <w:num w:numId="6">
    <w:abstractNumId w:val="21"/>
  </w:num>
  <w:num w:numId="7">
    <w:abstractNumId w:val="13"/>
  </w:num>
  <w:num w:numId="8">
    <w:abstractNumId w:val="43"/>
  </w:num>
  <w:num w:numId="9">
    <w:abstractNumId w:val="18"/>
  </w:num>
  <w:num w:numId="10">
    <w:abstractNumId w:val="24"/>
  </w:num>
  <w:num w:numId="11">
    <w:abstractNumId w:val="8"/>
  </w:num>
  <w:num w:numId="12">
    <w:abstractNumId w:val="11"/>
  </w:num>
  <w:num w:numId="13">
    <w:abstractNumId w:val="2"/>
  </w:num>
  <w:num w:numId="14">
    <w:abstractNumId w:val="51"/>
  </w:num>
  <w:num w:numId="15">
    <w:abstractNumId w:val="28"/>
  </w:num>
  <w:num w:numId="16">
    <w:abstractNumId w:val="52"/>
  </w:num>
  <w:num w:numId="17">
    <w:abstractNumId w:val="16"/>
  </w:num>
  <w:num w:numId="18">
    <w:abstractNumId w:val="25"/>
  </w:num>
  <w:num w:numId="19">
    <w:abstractNumId w:val="12"/>
  </w:num>
  <w:num w:numId="20">
    <w:abstractNumId w:val="30"/>
  </w:num>
  <w:num w:numId="21">
    <w:abstractNumId w:val="31"/>
  </w:num>
  <w:num w:numId="22">
    <w:abstractNumId w:val="38"/>
  </w:num>
  <w:num w:numId="23">
    <w:abstractNumId w:val="14"/>
  </w:num>
  <w:num w:numId="24">
    <w:abstractNumId w:val="23"/>
  </w:num>
  <w:num w:numId="25">
    <w:abstractNumId w:val="34"/>
  </w:num>
  <w:num w:numId="26">
    <w:abstractNumId w:val="46"/>
  </w:num>
  <w:num w:numId="27">
    <w:abstractNumId w:val="29"/>
  </w:num>
  <w:num w:numId="28">
    <w:abstractNumId w:val="0"/>
  </w:num>
  <w:num w:numId="29">
    <w:abstractNumId w:val="35"/>
  </w:num>
  <w:num w:numId="30">
    <w:abstractNumId w:val="54"/>
  </w:num>
  <w:num w:numId="31">
    <w:abstractNumId w:val="27"/>
  </w:num>
  <w:num w:numId="32">
    <w:abstractNumId w:val="39"/>
  </w:num>
  <w:num w:numId="33">
    <w:abstractNumId w:val="26"/>
  </w:num>
  <w:num w:numId="34">
    <w:abstractNumId w:val="9"/>
  </w:num>
  <w:num w:numId="35">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7"/>
  </w:num>
  <w:num w:numId="38">
    <w:abstractNumId w:val="17"/>
  </w:num>
  <w:num w:numId="39">
    <w:abstractNumId w:val="45"/>
  </w:num>
  <w:num w:numId="40">
    <w:abstractNumId w:val="5"/>
  </w:num>
  <w:num w:numId="41">
    <w:abstractNumId w:val="32"/>
  </w:num>
  <w:num w:numId="42">
    <w:abstractNumId w:val="50"/>
  </w:num>
  <w:num w:numId="43">
    <w:abstractNumId w:val="53"/>
  </w:num>
  <w:num w:numId="44">
    <w:abstractNumId w:val="22"/>
  </w:num>
  <w:num w:numId="45">
    <w:abstractNumId w:val="4"/>
  </w:num>
  <w:num w:numId="46">
    <w:abstractNumId w:val="36"/>
  </w:num>
  <w:num w:numId="47">
    <w:abstractNumId w:val="55"/>
  </w:num>
  <w:num w:numId="48">
    <w:abstractNumId w:val="19"/>
  </w:num>
  <w:num w:numId="49">
    <w:abstractNumId w:val="42"/>
  </w:num>
  <w:num w:numId="50">
    <w:abstractNumId w:val="6"/>
  </w:num>
  <w:num w:numId="51">
    <w:abstractNumId w:val="48"/>
  </w:num>
  <w:num w:numId="52">
    <w:abstractNumId w:val="37"/>
  </w:num>
  <w:num w:numId="53">
    <w:abstractNumId w:val="33"/>
  </w:num>
  <w:num w:numId="54">
    <w:abstractNumId w:val="41"/>
  </w:num>
  <w:num w:numId="55">
    <w:abstractNumId w:val="49"/>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44"/>
  </w:num>
  <w:num w:numId="59">
    <w:abstractNumId w:val="15"/>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9B7"/>
    <w:rsid w:val="000029CD"/>
    <w:rsid w:val="00002DDB"/>
    <w:rsid w:val="0000328D"/>
    <w:rsid w:val="0000336A"/>
    <w:rsid w:val="00003AD0"/>
    <w:rsid w:val="00003BF3"/>
    <w:rsid w:val="00003DBE"/>
    <w:rsid w:val="000042CD"/>
    <w:rsid w:val="000049A7"/>
    <w:rsid w:val="00004D6B"/>
    <w:rsid w:val="0000552C"/>
    <w:rsid w:val="0000587B"/>
    <w:rsid w:val="00005AE9"/>
    <w:rsid w:val="00005F92"/>
    <w:rsid w:val="000068AB"/>
    <w:rsid w:val="00006C32"/>
    <w:rsid w:val="00006E8F"/>
    <w:rsid w:val="0000713B"/>
    <w:rsid w:val="000075F9"/>
    <w:rsid w:val="000077E6"/>
    <w:rsid w:val="00007E67"/>
    <w:rsid w:val="00011E66"/>
    <w:rsid w:val="0001248E"/>
    <w:rsid w:val="0001294D"/>
    <w:rsid w:val="00012FB8"/>
    <w:rsid w:val="000132B0"/>
    <w:rsid w:val="00013F24"/>
    <w:rsid w:val="0001436A"/>
    <w:rsid w:val="0001483B"/>
    <w:rsid w:val="00014864"/>
    <w:rsid w:val="000148F0"/>
    <w:rsid w:val="00014910"/>
    <w:rsid w:val="000152B2"/>
    <w:rsid w:val="00015382"/>
    <w:rsid w:val="00015405"/>
    <w:rsid w:val="0001608D"/>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FAD"/>
    <w:rsid w:val="00024508"/>
    <w:rsid w:val="00024F3D"/>
    <w:rsid w:val="00024FF3"/>
    <w:rsid w:val="00025317"/>
    <w:rsid w:val="00025714"/>
    <w:rsid w:val="00025B3C"/>
    <w:rsid w:val="00025DCA"/>
    <w:rsid w:val="00026E86"/>
    <w:rsid w:val="000278CB"/>
    <w:rsid w:val="00027D4D"/>
    <w:rsid w:val="00027F77"/>
    <w:rsid w:val="00030342"/>
    <w:rsid w:val="00030AAD"/>
    <w:rsid w:val="0003171B"/>
    <w:rsid w:val="00031876"/>
    <w:rsid w:val="00032BFB"/>
    <w:rsid w:val="00032C50"/>
    <w:rsid w:val="0003394C"/>
    <w:rsid w:val="0003403F"/>
    <w:rsid w:val="000342F6"/>
    <w:rsid w:val="00034354"/>
    <w:rsid w:val="00034A1B"/>
    <w:rsid w:val="00034ABE"/>
    <w:rsid w:val="00035CB3"/>
    <w:rsid w:val="00036134"/>
    <w:rsid w:val="0003653C"/>
    <w:rsid w:val="0003728E"/>
    <w:rsid w:val="00037B47"/>
    <w:rsid w:val="00040600"/>
    <w:rsid w:val="0004169E"/>
    <w:rsid w:val="000421EC"/>
    <w:rsid w:val="0004231B"/>
    <w:rsid w:val="00042917"/>
    <w:rsid w:val="000436E5"/>
    <w:rsid w:val="000436F9"/>
    <w:rsid w:val="00043A44"/>
    <w:rsid w:val="00043ECE"/>
    <w:rsid w:val="00044320"/>
    <w:rsid w:val="0004441A"/>
    <w:rsid w:val="0004482C"/>
    <w:rsid w:val="00044BAE"/>
    <w:rsid w:val="000454B0"/>
    <w:rsid w:val="00045647"/>
    <w:rsid w:val="000457D7"/>
    <w:rsid w:val="00046D4E"/>
    <w:rsid w:val="00047C7B"/>
    <w:rsid w:val="00052587"/>
    <w:rsid w:val="00052AB7"/>
    <w:rsid w:val="00052BC8"/>
    <w:rsid w:val="00055618"/>
    <w:rsid w:val="0005571E"/>
    <w:rsid w:val="00055A4B"/>
    <w:rsid w:val="00056569"/>
    <w:rsid w:val="00056F91"/>
    <w:rsid w:val="00057BB7"/>
    <w:rsid w:val="00060019"/>
    <w:rsid w:val="00061188"/>
    <w:rsid w:val="00061C19"/>
    <w:rsid w:val="00063AB4"/>
    <w:rsid w:val="00063E70"/>
    <w:rsid w:val="00064055"/>
    <w:rsid w:val="000650C8"/>
    <w:rsid w:val="000659E2"/>
    <w:rsid w:val="00065A2C"/>
    <w:rsid w:val="000664BF"/>
    <w:rsid w:val="00066AB0"/>
    <w:rsid w:val="00066B70"/>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E2D"/>
    <w:rsid w:val="00077C18"/>
    <w:rsid w:val="00077E47"/>
    <w:rsid w:val="000800EC"/>
    <w:rsid w:val="0008072B"/>
    <w:rsid w:val="000811F5"/>
    <w:rsid w:val="0008121F"/>
    <w:rsid w:val="000812D7"/>
    <w:rsid w:val="00081772"/>
    <w:rsid w:val="000819FC"/>
    <w:rsid w:val="0008253D"/>
    <w:rsid w:val="00084108"/>
    <w:rsid w:val="000841FE"/>
    <w:rsid w:val="000849DF"/>
    <w:rsid w:val="0008506B"/>
    <w:rsid w:val="0008559E"/>
    <w:rsid w:val="00086311"/>
    <w:rsid w:val="00086FF4"/>
    <w:rsid w:val="00087376"/>
    <w:rsid w:val="00087582"/>
    <w:rsid w:val="00087E0B"/>
    <w:rsid w:val="000900EC"/>
    <w:rsid w:val="0009015B"/>
    <w:rsid w:val="000903B4"/>
    <w:rsid w:val="00090815"/>
    <w:rsid w:val="00090E0B"/>
    <w:rsid w:val="0009160D"/>
    <w:rsid w:val="000918A5"/>
    <w:rsid w:val="00091B10"/>
    <w:rsid w:val="00091C8F"/>
    <w:rsid w:val="00091C90"/>
    <w:rsid w:val="000932C3"/>
    <w:rsid w:val="00093EA8"/>
    <w:rsid w:val="00094991"/>
    <w:rsid w:val="00094DC5"/>
    <w:rsid w:val="000951CE"/>
    <w:rsid w:val="0009565F"/>
    <w:rsid w:val="00096781"/>
    <w:rsid w:val="00096F66"/>
    <w:rsid w:val="00097296"/>
    <w:rsid w:val="00097A83"/>
    <w:rsid w:val="000A0608"/>
    <w:rsid w:val="000A0873"/>
    <w:rsid w:val="000A1765"/>
    <w:rsid w:val="000A1D47"/>
    <w:rsid w:val="000A1EB1"/>
    <w:rsid w:val="000A205E"/>
    <w:rsid w:val="000A3204"/>
    <w:rsid w:val="000A49BD"/>
    <w:rsid w:val="000A4C10"/>
    <w:rsid w:val="000A5F25"/>
    <w:rsid w:val="000A68C4"/>
    <w:rsid w:val="000A6BCA"/>
    <w:rsid w:val="000A748C"/>
    <w:rsid w:val="000A748F"/>
    <w:rsid w:val="000A764C"/>
    <w:rsid w:val="000A7CC0"/>
    <w:rsid w:val="000B0A9A"/>
    <w:rsid w:val="000B1131"/>
    <w:rsid w:val="000B12C5"/>
    <w:rsid w:val="000B12F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FC3"/>
    <w:rsid w:val="000C07AC"/>
    <w:rsid w:val="000C0FC5"/>
    <w:rsid w:val="000C23BB"/>
    <w:rsid w:val="000C2A58"/>
    <w:rsid w:val="000C5D32"/>
    <w:rsid w:val="000C603E"/>
    <w:rsid w:val="000C66B6"/>
    <w:rsid w:val="000C687A"/>
    <w:rsid w:val="000C690A"/>
    <w:rsid w:val="000C72CD"/>
    <w:rsid w:val="000C77FD"/>
    <w:rsid w:val="000C7C15"/>
    <w:rsid w:val="000D113D"/>
    <w:rsid w:val="000D1B09"/>
    <w:rsid w:val="000D2A00"/>
    <w:rsid w:val="000D323B"/>
    <w:rsid w:val="000D32CD"/>
    <w:rsid w:val="000D354E"/>
    <w:rsid w:val="000D4BFC"/>
    <w:rsid w:val="000D55B2"/>
    <w:rsid w:val="000D56FA"/>
    <w:rsid w:val="000D5E24"/>
    <w:rsid w:val="000D649C"/>
    <w:rsid w:val="000D64DE"/>
    <w:rsid w:val="000D6A97"/>
    <w:rsid w:val="000D6D20"/>
    <w:rsid w:val="000D733F"/>
    <w:rsid w:val="000D77E2"/>
    <w:rsid w:val="000D7CE2"/>
    <w:rsid w:val="000E0027"/>
    <w:rsid w:val="000E0034"/>
    <w:rsid w:val="000E0463"/>
    <w:rsid w:val="000E04C1"/>
    <w:rsid w:val="000E12C8"/>
    <w:rsid w:val="000E2A63"/>
    <w:rsid w:val="000E2A92"/>
    <w:rsid w:val="000E376C"/>
    <w:rsid w:val="000E45FB"/>
    <w:rsid w:val="000E5360"/>
    <w:rsid w:val="000E5A58"/>
    <w:rsid w:val="000E6213"/>
    <w:rsid w:val="000E6CAC"/>
    <w:rsid w:val="000E6EAD"/>
    <w:rsid w:val="000E70BE"/>
    <w:rsid w:val="000E7ABF"/>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3F5"/>
    <w:rsid w:val="0010795B"/>
    <w:rsid w:val="00107ACE"/>
    <w:rsid w:val="00107C24"/>
    <w:rsid w:val="00110679"/>
    <w:rsid w:val="00112A4D"/>
    <w:rsid w:val="00112C7E"/>
    <w:rsid w:val="00113106"/>
    <w:rsid w:val="001137BB"/>
    <w:rsid w:val="001138DD"/>
    <w:rsid w:val="0011419F"/>
    <w:rsid w:val="0011430B"/>
    <w:rsid w:val="0011595C"/>
    <w:rsid w:val="00115D42"/>
    <w:rsid w:val="00115EE8"/>
    <w:rsid w:val="001169AB"/>
    <w:rsid w:val="00116AB7"/>
    <w:rsid w:val="00116B1D"/>
    <w:rsid w:val="00116C84"/>
    <w:rsid w:val="00120781"/>
    <w:rsid w:val="0012078D"/>
    <w:rsid w:val="001218A9"/>
    <w:rsid w:val="0012261C"/>
    <w:rsid w:val="0012384D"/>
    <w:rsid w:val="00123B8C"/>
    <w:rsid w:val="00123E39"/>
    <w:rsid w:val="00127348"/>
    <w:rsid w:val="00127373"/>
    <w:rsid w:val="001278B8"/>
    <w:rsid w:val="00127976"/>
    <w:rsid w:val="001311BF"/>
    <w:rsid w:val="00131862"/>
    <w:rsid w:val="00131A58"/>
    <w:rsid w:val="00132DA4"/>
    <w:rsid w:val="00133189"/>
    <w:rsid w:val="0013359C"/>
    <w:rsid w:val="0013436E"/>
    <w:rsid w:val="00134414"/>
    <w:rsid w:val="00134C28"/>
    <w:rsid w:val="00134E64"/>
    <w:rsid w:val="00135280"/>
    <w:rsid w:val="001359AA"/>
    <w:rsid w:val="00135B5D"/>
    <w:rsid w:val="00135D79"/>
    <w:rsid w:val="00136635"/>
    <w:rsid w:val="00136B8C"/>
    <w:rsid w:val="001372B0"/>
    <w:rsid w:val="001372CC"/>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695"/>
    <w:rsid w:val="00150710"/>
    <w:rsid w:val="0015134A"/>
    <w:rsid w:val="001520DB"/>
    <w:rsid w:val="001524A9"/>
    <w:rsid w:val="001533F4"/>
    <w:rsid w:val="00153590"/>
    <w:rsid w:val="00154D52"/>
    <w:rsid w:val="00154E1C"/>
    <w:rsid w:val="00155528"/>
    <w:rsid w:val="001557D9"/>
    <w:rsid w:val="0015582A"/>
    <w:rsid w:val="00155BB7"/>
    <w:rsid w:val="00155E64"/>
    <w:rsid w:val="00155E65"/>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628B"/>
    <w:rsid w:val="00166A6E"/>
    <w:rsid w:val="00166F08"/>
    <w:rsid w:val="0017026C"/>
    <w:rsid w:val="00170FF8"/>
    <w:rsid w:val="001731F1"/>
    <w:rsid w:val="001732FB"/>
    <w:rsid w:val="00174AEC"/>
    <w:rsid w:val="00174CBE"/>
    <w:rsid w:val="00174DA4"/>
    <w:rsid w:val="0017515C"/>
    <w:rsid w:val="001754E2"/>
    <w:rsid w:val="00176013"/>
    <w:rsid w:val="001761A3"/>
    <w:rsid w:val="00176E50"/>
    <w:rsid w:val="0017777F"/>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50FB"/>
    <w:rsid w:val="00195F99"/>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4C8C"/>
    <w:rsid w:val="001A4FEC"/>
    <w:rsid w:val="001A5003"/>
    <w:rsid w:val="001A6420"/>
    <w:rsid w:val="001A66C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350A"/>
    <w:rsid w:val="001C3DC2"/>
    <w:rsid w:val="001C415C"/>
    <w:rsid w:val="001C465A"/>
    <w:rsid w:val="001C4D8E"/>
    <w:rsid w:val="001C4FCB"/>
    <w:rsid w:val="001C6A74"/>
    <w:rsid w:val="001C7BA2"/>
    <w:rsid w:val="001C7EB4"/>
    <w:rsid w:val="001D066A"/>
    <w:rsid w:val="001D07FA"/>
    <w:rsid w:val="001D1057"/>
    <w:rsid w:val="001D1423"/>
    <w:rsid w:val="001D1534"/>
    <w:rsid w:val="001D230E"/>
    <w:rsid w:val="001D3164"/>
    <w:rsid w:val="001D345F"/>
    <w:rsid w:val="001D3C0F"/>
    <w:rsid w:val="001D3D4A"/>
    <w:rsid w:val="001D3F75"/>
    <w:rsid w:val="001D4677"/>
    <w:rsid w:val="001D4E58"/>
    <w:rsid w:val="001D4F4B"/>
    <w:rsid w:val="001D6684"/>
    <w:rsid w:val="001D69A8"/>
    <w:rsid w:val="001D6AA9"/>
    <w:rsid w:val="001D76D1"/>
    <w:rsid w:val="001D77AE"/>
    <w:rsid w:val="001E035F"/>
    <w:rsid w:val="001E066B"/>
    <w:rsid w:val="001E07E9"/>
    <w:rsid w:val="001E36BB"/>
    <w:rsid w:val="001E3BF3"/>
    <w:rsid w:val="001E4A82"/>
    <w:rsid w:val="001E4F2E"/>
    <w:rsid w:val="001E5383"/>
    <w:rsid w:val="001E654D"/>
    <w:rsid w:val="001E65A9"/>
    <w:rsid w:val="001E672D"/>
    <w:rsid w:val="001E7793"/>
    <w:rsid w:val="001E791F"/>
    <w:rsid w:val="001E7F3C"/>
    <w:rsid w:val="001E7F85"/>
    <w:rsid w:val="001F032E"/>
    <w:rsid w:val="001F086F"/>
    <w:rsid w:val="001F0A7C"/>
    <w:rsid w:val="001F0D5D"/>
    <w:rsid w:val="001F11C7"/>
    <w:rsid w:val="001F1201"/>
    <w:rsid w:val="001F2999"/>
    <w:rsid w:val="001F38C4"/>
    <w:rsid w:val="001F3E2C"/>
    <w:rsid w:val="001F4C88"/>
    <w:rsid w:val="001F4F95"/>
    <w:rsid w:val="001F532F"/>
    <w:rsid w:val="001F5E5B"/>
    <w:rsid w:val="001F6366"/>
    <w:rsid w:val="001F7569"/>
    <w:rsid w:val="001F77B0"/>
    <w:rsid w:val="00200AA5"/>
    <w:rsid w:val="00201574"/>
    <w:rsid w:val="00201BFD"/>
    <w:rsid w:val="00201EBF"/>
    <w:rsid w:val="00202435"/>
    <w:rsid w:val="002024E7"/>
    <w:rsid w:val="00203004"/>
    <w:rsid w:val="00203193"/>
    <w:rsid w:val="0020321D"/>
    <w:rsid w:val="00203597"/>
    <w:rsid w:val="00203B44"/>
    <w:rsid w:val="00203EC6"/>
    <w:rsid w:val="002055E3"/>
    <w:rsid w:val="002057CD"/>
    <w:rsid w:val="00205FE3"/>
    <w:rsid w:val="0020607D"/>
    <w:rsid w:val="00206D8F"/>
    <w:rsid w:val="0021040B"/>
    <w:rsid w:val="00210C38"/>
    <w:rsid w:val="00210E9B"/>
    <w:rsid w:val="0021102B"/>
    <w:rsid w:val="002113F3"/>
    <w:rsid w:val="002117F4"/>
    <w:rsid w:val="00211FEB"/>
    <w:rsid w:val="00212249"/>
    <w:rsid w:val="00214B7C"/>
    <w:rsid w:val="00214CB5"/>
    <w:rsid w:val="00215AF1"/>
    <w:rsid w:val="00216357"/>
    <w:rsid w:val="00216729"/>
    <w:rsid w:val="002167A3"/>
    <w:rsid w:val="00217239"/>
    <w:rsid w:val="00217320"/>
    <w:rsid w:val="002173BA"/>
    <w:rsid w:val="0021767A"/>
    <w:rsid w:val="00217B4F"/>
    <w:rsid w:val="00220796"/>
    <w:rsid w:val="0022167B"/>
    <w:rsid w:val="00221A19"/>
    <w:rsid w:val="00222EE0"/>
    <w:rsid w:val="00223BD0"/>
    <w:rsid w:val="00223DCA"/>
    <w:rsid w:val="00223E6E"/>
    <w:rsid w:val="00223E8E"/>
    <w:rsid w:val="00224689"/>
    <w:rsid w:val="00225143"/>
    <w:rsid w:val="0022519D"/>
    <w:rsid w:val="00225CCC"/>
    <w:rsid w:val="00225D77"/>
    <w:rsid w:val="00226652"/>
    <w:rsid w:val="002272F2"/>
    <w:rsid w:val="0022782F"/>
    <w:rsid w:val="00227EE1"/>
    <w:rsid w:val="00227F97"/>
    <w:rsid w:val="002316FE"/>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63DE"/>
    <w:rsid w:val="0023650D"/>
    <w:rsid w:val="00236BD6"/>
    <w:rsid w:val="00236EBB"/>
    <w:rsid w:val="00236EF4"/>
    <w:rsid w:val="00237F58"/>
    <w:rsid w:val="00242507"/>
    <w:rsid w:val="00243575"/>
    <w:rsid w:val="00243A8C"/>
    <w:rsid w:val="002450A3"/>
    <w:rsid w:val="00245EEC"/>
    <w:rsid w:val="00246259"/>
    <w:rsid w:val="00246ED7"/>
    <w:rsid w:val="00247951"/>
    <w:rsid w:val="00247B0E"/>
    <w:rsid w:val="00250219"/>
    <w:rsid w:val="002518DB"/>
    <w:rsid w:val="00251AC3"/>
    <w:rsid w:val="00251FC0"/>
    <w:rsid w:val="00252022"/>
    <w:rsid w:val="00252204"/>
    <w:rsid w:val="002522DC"/>
    <w:rsid w:val="002523A3"/>
    <w:rsid w:val="00252849"/>
    <w:rsid w:val="00252C45"/>
    <w:rsid w:val="002530E2"/>
    <w:rsid w:val="00253227"/>
    <w:rsid w:val="00253A09"/>
    <w:rsid w:val="0025400C"/>
    <w:rsid w:val="00255775"/>
    <w:rsid w:val="00255858"/>
    <w:rsid w:val="002560FE"/>
    <w:rsid w:val="002561F4"/>
    <w:rsid w:val="00256AB7"/>
    <w:rsid w:val="00256BDD"/>
    <w:rsid w:val="00256C3A"/>
    <w:rsid w:val="00257A5C"/>
    <w:rsid w:val="00257CD5"/>
    <w:rsid w:val="002606DD"/>
    <w:rsid w:val="00260B72"/>
    <w:rsid w:val="00260D42"/>
    <w:rsid w:val="002617D2"/>
    <w:rsid w:val="00264586"/>
    <w:rsid w:val="002648D1"/>
    <w:rsid w:val="00264ED5"/>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1AA7"/>
    <w:rsid w:val="00281B98"/>
    <w:rsid w:val="002825CD"/>
    <w:rsid w:val="00283801"/>
    <w:rsid w:val="0028475B"/>
    <w:rsid w:val="0028475F"/>
    <w:rsid w:val="00284F48"/>
    <w:rsid w:val="00285210"/>
    <w:rsid w:val="00285782"/>
    <w:rsid w:val="00285844"/>
    <w:rsid w:val="00285B64"/>
    <w:rsid w:val="002862A4"/>
    <w:rsid w:val="00286CF2"/>
    <w:rsid w:val="00286CFC"/>
    <w:rsid w:val="00286E91"/>
    <w:rsid w:val="00287062"/>
    <w:rsid w:val="00292CCA"/>
    <w:rsid w:val="00294BA1"/>
    <w:rsid w:val="0029559B"/>
    <w:rsid w:val="00295AB4"/>
    <w:rsid w:val="00296232"/>
    <w:rsid w:val="0029757A"/>
    <w:rsid w:val="002979CC"/>
    <w:rsid w:val="00297B11"/>
    <w:rsid w:val="002A01EF"/>
    <w:rsid w:val="002A0CB7"/>
    <w:rsid w:val="002A14CE"/>
    <w:rsid w:val="002A1BC8"/>
    <w:rsid w:val="002A1CE8"/>
    <w:rsid w:val="002A2421"/>
    <w:rsid w:val="002A2DC0"/>
    <w:rsid w:val="002A3669"/>
    <w:rsid w:val="002A3A81"/>
    <w:rsid w:val="002A3AA9"/>
    <w:rsid w:val="002A3FC4"/>
    <w:rsid w:val="002A454A"/>
    <w:rsid w:val="002A46DF"/>
    <w:rsid w:val="002A4881"/>
    <w:rsid w:val="002A4C86"/>
    <w:rsid w:val="002A4CFA"/>
    <w:rsid w:val="002A4D8B"/>
    <w:rsid w:val="002A54C8"/>
    <w:rsid w:val="002A61BA"/>
    <w:rsid w:val="002A6747"/>
    <w:rsid w:val="002A69BD"/>
    <w:rsid w:val="002A759E"/>
    <w:rsid w:val="002B02E5"/>
    <w:rsid w:val="002B0BE1"/>
    <w:rsid w:val="002B11C2"/>
    <w:rsid w:val="002B1BD4"/>
    <w:rsid w:val="002B2E3C"/>
    <w:rsid w:val="002B343F"/>
    <w:rsid w:val="002B3446"/>
    <w:rsid w:val="002B3CC1"/>
    <w:rsid w:val="002B4698"/>
    <w:rsid w:val="002B4FB1"/>
    <w:rsid w:val="002B5095"/>
    <w:rsid w:val="002B53A6"/>
    <w:rsid w:val="002B6526"/>
    <w:rsid w:val="002B673E"/>
    <w:rsid w:val="002B6E11"/>
    <w:rsid w:val="002B7278"/>
    <w:rsid w:val="002B76ED"/>
    <w:rsid w:val="002B7F5A"/>
    <w:rsid w:val="002C0EF4"/>
    <w:rsid w:val="002C1313"/>
    <w:rsid w:val="002C240E"/>
    <w:rsid w:val="002C3F56"/>
    <w:rsid w:val="002C5A47"/>
    <w:rsid w:val="002C63B7"/>
    <w:rsid w:val="002C6CE9"/>
    <w:rsid w:val="002C72CA"/>
    <w:rsid w:val="002D0034"/>
    <w:rsid w:val="002D0241"/>
    <w:rsid w:val="002D0C65"/>
    <w:rsid w:val="002D11E8"/>
    <w:rsid w:val="002D12B9"/>
    <w:rsid w:val="002D1F08"/>
    <w:rsid w:val="002D38A2"/>
    <w:rsid w:val="002D3D6B"/>
    <w:rsid w:val="002D43CF"/>
    <w:rsid w:val="002D4480"/>
    <w:rsid w:val="002D5502"/>
    <w:rsid w:val="002D6F71"/>
    <w:rsid w:val="002D7270"/>
    <w:rsid w:val="002E0277"/>
    <w:rsid w:val="002E0726"/>
    <w:rsid w:val="002E0F79"/>
    <w:rsid w:val="002E1B01"/>
    <w:rsid w:val="002E1E42"/>
    <w:rsid w:val="002E2793"/>
    <w:rsid w:val="002E2945"/>
    <w:rsid w:val="002E33F1"/>
    <w:rsid w:val="002E33FE"/>
    <w:rsid w:val="002E35F7"/>
    <w:rsid w:val="002E36D6"/>
    <w:rsid w:val="002E3D98"/>
    <w:rsid w:val="002E4140"/>
    <w:rsid w:val="002E494F"/>
    <w:rsid w:val="002E49A1"/>
    <w:rsid w:val="002E4A76"/>
    <w:rsid w:val="002E52D6"/>
    <w:rsid w:val="002E55DB"/>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52A"/>
    <w:rsid w:val="002F2970"/>
    <w:rsid w:val="002F2C7D"/>
    <w:rsid w:val="002F2FC6"/>
    <w:rsid w:val="002F4032"/>
    <w:rsid w:val="002F4248"/>
    <w:rsid w:val="002F46A2"/>
    <w:rsid w:val="002F4EA3"/>
    <w:rsid w:val="002F4EAE"/>
    <w:rsid w:val="002F5186"/>
    <w:rsid w:val="002F5945"/>
    <w:rsid w:val="002F5C15"/>
    <w:rsid w:val="002F5F69"/>
    <w:rsid w:val="002F6513"/>
    <w:rsid w:val="002F68E3"/>
    <w:rsid w:val="002F6EDA"/>
    <w:rsid w:val="002F7136"/>
    <w:rsid w:val="002F7F6C"/>
    <w:rsid w:val="002F7FBD"/>
    <w:rsid w:val="00300A3E"/>
    <w:rsid w:val="00301049"/>
    <w:rsid w:val="0030138A"/>
    <w:rsid w:val="003013EF"/>
    <w:rsid w:val="00301613"/>
    <w:rsid w:val="00302A85"/>
    <w:rsid w:val="00302CBE"/>
    <w:rsid w:val="00303143"/>
    <w:rsid w:val="003039D5"/>
    <w:rsid w:val="003046B9"/>
    <w:rsid w:val="00304A18"/>
    <w:rsid w:val="003051C5"/>
    <w:rsid w:val="00306E36"/>
    <w:rsid w:val="003071DC"/>
    <w:rsid w:val="003075D0"/>
    <w:rsid w:val="00307633"/>
    <w:rsid w:val="00311317"/>
    <w:rsid w:val="00311F7E"/>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21B1"/>
    <w:rsid w:val="00332280"/>
    <w:rsid w:val="00332443"/>
    <w:rsid w:val="00332869"/>
    <w:rsid w:val="00332E1B"/>
    <w:rsid w:val="00333465"/>
    <w:rsid w:val="00333466"/>
    <w:rsid w:val="003336A3"/>
    <w:rsid w:val="00333CE2"/>
    <w:rsid w:val="00333EB6"/>
    <w:rsid w:val="00333F5E"/>
    <w:rsid w:val="003345F4"/>
    <w:rsid w:val="00334952"/>
    <w:rsid w:val="00336227"/>
    <w:rsid w:val="00336297"/>
    <w:rsid w:val="0033681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D27"/>
    <w:rsid w:val="00357F12"/>
    <w:rsid w:val="00360194"/>
    <w:rsid w:val="003602CD"/>
    <w:rsid w:val="003608E5"/>
    <w:rsid w:val="00360C8F"/>
    <w:rsid w:val="00361C87"/>
    <w:rsid w:val="00361D3C"/>
    <w:rsid w:val="0036210F"/>
    <w:rsid w:val="0036215B"/>
    <w:rsid w:val="00362D0F"/>
    <w:rsid w:val="00363135"/>
    <w:rsid w:val="00363709"/>
    <w:rsid w:val="00363CBF"/>
    <w:rsid w:val="00364AFB"/>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BD7"/>
    <w:rsid w:val="00376EB7"/>
    <w:rsid w:val="00377276"/>
    <w:rsid w:val="0038077F"/>
    <w:rsid w:val="00381016"/>
    <w:rsid w:val="00381833"/>
    <w:rsid w:val="00381835"/>
    <w:rsid w:val="00381B68"/>
    <w:rsid w:val="00381B72"/>
    <w:rsid w:val="00381C1A"/>
    <w:rsid w:val="003823BF"/>
    <w:rsid w:val="00382506"/>
    <w:rsid w:val="003835CA"/>
    <w:rsid w:val="00384258"/>
    <w:rsid w:val="00384E61"/>
    <w:rsid w:val="00384EFE"/>
    <w:rsid w:val="0038554A"/>
    <w:rsid w:val="0038627D"/>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6AD"/>
    <w:rsid w:val="003C57F5"/>
    <w:rsid w:val="003C59C0"/>
    <w:rsid w:val="003C5A8F"/>
    <w:rsid w:val="003C7463"/>
    <w:rsid w:val="003C76DB"/>
    <w:rsid w:val="003C7974"/>
    <w:rsid w:val="003C7A25"/>
    <w:rsid w:val="003D01DA"/>
    <w:rsid w:val="003D0697"/>
    <w:rsid w:val="003D0F24"/>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921"/>
    <w:rsid w:val="003E0F40"/>
    <w:rsid w:val="003E1F25"/>
    <w:rsid w:val="003E37CC"/>
    <w:rsid w:val="003E3972"/>
    <w:rsid w:val="003E3DC5"/>
    <w:rsid w:val="003E464A"/>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33E5"/>
    <w:rsid w:val="003F3E9E"/>
    <w:rsid w:val="003F5239"/>
    <w:rsid w:val="003F57E6"/>
    <w:rsid w:val="003F67DC"/>
    <w:rsid w:val="003F785E"/>
    <w:rsid w:val="003F7BE2"/>
    <w:rsid w:val="00400023"/>
    <w:rsid w:val="0040157B"/>
    <w:rsid w:val="00401A61"/>
    <w:rsid w:val="0040204B"/>
    <w:rsid w:val="0040276A"/>
    <w:rsid w:val="00402CE5"/>
    <w:rsid w:val="004030B4"/>
    <w:rsid w:val="004039B0"/>
    <w:rsid w:val="00403E02"/>
    <w:rsid w:val="00404125"/>
    <w:rsid w:val="00404B6B"/>
    <w:rsid w:val="00405AC2"/>
    <w:rsid w:val="00405E7D"/>
    <w:rsid w:val="00407438"/>
    <w:rsid w:val="00407852"/>
    <w:rsid w:val="00407D1C"/>
    <w:rsid w:val="004106BE"/>
    <w:rsid w:val="00410A0C"/>
    <w:rsid w:val="004124AE"/>
    <w:rsid w:val="00412ACB"/>
    <w:rsid w:val="00413318"/>
    <w:rsid w:val="00413504"/>
    <w:rsid w:val="00413CCC"/>
    <w:rsid w:val="004141F7"/>
    <w:rsid w:val="004147B0"/>
    <w:rsid w:val="0041644B"/>
    <w:rsid w:val="00416E4D"/>
    <w:rsid w:val="00416E95"/>
    <w:rsid w:val="004174BF"/>
    <w:rsid w:val="004207F7"/>
    <w:rsid w:val="004209DF"/>
    <w:rsid w:val="004213A9"/>
    <w:rsid w:val="00421C56"/>
    <w:rsid w:val="00421EC0"/>
    <w:rsid w:val="00422DBF"/>
    <w:rsid w:val="00422FB5"/>
    <w:rsid w:val="0042300F"/>
    <w:rsid w:val="0042346E"/>
    <w:rsid w:val="00423536"/>
    <w:rsid w:val="00423AC9"/>
    <w:rsid w:val="004243BB"/>
    <w:rsid w:val="0042451F"/>
    <w:rsid w:val="00426514"/>
    <w:rsid w:val="00426D9C"/>
    <w:rsid w:val="004277B0"/>
    <w:rsid w:val="00430327"/>
    <w:rsid w:val="00430D08"/>
    <w:rsid w:val="00430E2A"/>
    <w:rsid w:val="00431CDA"/>
    <w:rsid w:val="00431CFE"/>
    <w:rsid w:val="00431D52"/>
    <w:rsid w:val="00431EDF"/>
    <w:rsid w:val="004328E0"/>
    <w:rsid w:val="00433783"/>
    <w:rsid w:val="00433C5A"/>
    <w:rsid w:val="0043477F"/>
    <w:rsid w:val="004349E0"/>
    <w:rsid w:val="00435AF2"/>
    <w:rsid w:val="00435D3C"/>
    <w:rsid w:val="00436769"/>
    <w:rsid w:val="00436A4E"/>
    <w:rsid w:val="00436DEE"/>
    <w:rsid w:val="00437256"/>
    <w:rsid w:val="00437DEF"/>
    <w:rsid w:val="00440133"/>
    <w:rsid w:val="0044018F"/>
    <w:rsid w:val="004402E0"/>
    <w:rsid w:val="00440A9C"/>
    <w:rsid w:val="00440DF5"/>
    <w:rsid w:val="004437CC"/>
    <w:rsid w:val="00443978"/>
    <w:rsid w:val="00444984"/>
    <w:rsid w:val="00444E59"/>
    <w:rsid w:val="00445DC8"/>
    <w:rsid w:val="0044680B"/>
    <w:rsid w:val="0044683C"/>
    <w:rsid w:val="0044711F"/>
    <w:rsid w:val="004471C1"/>
    <w:rsid w:val="0044781E"/>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CB8"/>
    <w:rsid w:val="0046091F"/>
    <w:rsid w:val="00462319"/>
    <w:rsid w:val="004631FB"/>
    <w:rsid w:val="004632C7"/>
    <w:rsid w:val="004632DD"/>
    <w:rsid w:val="00463BE0"/>
    <w:rsid w:val="00463CBF"/>
    <w:rsid w:val="00463D59"/>
    <w:rsid w:val="004640A1"/>
    <w:rsid w:val="00464856"/>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DDF"/>
    <w:rsid w:val="004746C7"/>
    <w:rsid w:val="00475C05"/>
    <w:rsid w:val="004767FA"/>
    <w:rsid w:val="00476A67"/>
    <w:rsid w:val="00476BD1"/>
    <w:rsid w:val="00480221"/>
    <w:rsid w:val="0048050F"/>
    <w:rsid w:val="004808D1"/>
    <w:rsid w:val="00480ED8"/>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855"/>
    <w:rsid w:val="00485962"/>
    <w:rsid w:val="00485D37"/>
    <w:rsid w:val="004870C3"/>
    <w:rsid w:val="00490D19"/>
    <w:rsid w:val="00491D9A"/>
    <w:rsid w:val="00492074"/>
    <w:rsid w:val="00492831"/>
    <w:rsid w:val="00492895"/>
    <w:rsid w:val="00492A26"/>
    <w:rsid w:val="00492DFD"/>
    <w:rsid w:val="004936F6"/>
    <w:rsid w:val="00493A1B"/>
    <w:rsid w:val="00493C1D"/>
    <w:rsid w:val="00493F02"/>
    <w:rsid w:val="00494B9F"/>
    <w:rsid w:val="00494F8A"/>
    <w:rsid w:val="00495166"/>
    <w:rsid w:val="00495703"/>
    <w:rsid w:val="0049587B"/>
    <w:rsid w:val="00495CDC"/>
    <w:rsid w:val="00495F49"/>
    <w:rsid w:val="004979F6"/>
    <w:rsid w:val="00497B71"/>
    <w:rsid w:val="004A0CB5"/>
    <w:rsid w:val="004A1227"/>
    <w:rsid w:val="004A1246"/>
    <w:rsid w:val="004A1940"/>
    <w:rsid w:val="004A367A"/>
    <w:rsid w:val="004A3ADD"/>
    <w:rsid w:val="004A3B9B"/>
    <w:rsid w:val="004A40C9"/>
    <w:rsid w:val="004A4C9C"/>
    <w:rsid w:val="004A55B0"/>
    <w:rsid w:val="004A5822"/>
    <w:rsid w:val="004A5CA1"/>
    <w:rsid w:val="004A621F"/>
    <w:rsid w:val="004A72F9"/>
    <w:rsid w:val="004A739F"/>
    <w:rsid w:val="004B00A1"/>
    <w:rsid w:val="004B0637"/>
    <w:rsid w:val="004B109E"/>
    <w:rsid w:val="004B1149"/>
    <w:rsid w:val="004B1A60"/>
    <w:rsid w:val="004B1A92"/>
    <w:rsid w:val="004B1C13"/>
    <w:rsid w:val="004B1DC8"/>
    <w:rsid w:val="004B23DD"/>
    <w:rsid w:val="004B26A5"/>
    <w:rsid w:val="004B2703"/>
    <w:rsid w:val="004B28A6"/>
    <w:rsid w:val="004B2A8B"/>
    <w:rsid w:val="004B420B"/>
    <w:rsid w:val="004B4495"/>
    <w:rsid w:val="004B479A"/>
    <w:rsid w:val="004B4F1B"/>
    <w:rsid w:val="004B55F5"/>
    <w:rsid w:val="004B613D"/>
    <w:rsid w:val="004B6327"/>
    <w:rsid w:val="004B71F1"/>
    <w:rsid w:val="004B7405"/>
    <w:rsid w:val="004B7791"/>
    <w:rsid w:val="004B7DB5"/>
    <w:rsid w:val="004C00E0"/>
    <w:rsid w:val="004C06BF"/>
    <w:rsid w:val="004C100F"/>
    <w:rsid w:val="004C1331"/>
    <w:rsid w:val="004C17CB"/>
    <w:rsid w:val="004C240A"/>
    <w:rsid w:val="004C3A52"/>
    <w:rsid w:val="004C4778"/>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BAC"/>
    <w:rsid w:val="004E19ED"/>
    <w:rsid w:val="004E1D9B"/>
    <w:rsid w:val="004E27B2"/>
    <w:rsid w:val="004E2DE9"/>
    <w:rsid w:val="004E30E9"/>
    <w:rsid w:val="004E326D"/>
    <w:rsid w:val="004E367B"/>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55EE"/>
    <w:rsid w:val="004F61AA"/>
    <w:rsid w:val="004F7219"/>
    <w:rsid w:val="004F7973"/>
    <w:rsid w:val="004F7F82"/>
    <w:rsid w:val="005004CB"/>
    <w:rsid w:val="00500FB6"/>
    <w:rsid w:val="0050123E"/>
    <w:rsid w:val="00501849"/>
    <w:rsid w:val="0050195A"/>
    <w:rsid w:val="00501999"/>
    <w:rsid w:val="00502186"/>
    <w:rsid w:val="005028C2"/>
    <w:rsid w:val="00502C78"/>
    <w:rsid w:val="00503463"/>
    <w:rsid w:val="0050353A"/>
    <w:rsid w:val="00503BB2"/>
    <w:rsid w:val="00503C43"/>
    <w:rsid w:val="0050412D"/>
    <w:rsid w:val="00505D51"/>
    <w:rsid w:val="00505EB8"/>
    <w:rsid w:val="005060D0"/>
    <w:rsid w:val="005104B9"/>
    <w:rsid w:val="00511CFD"/>
    <w:rsid w:val="0051233A"/>
    <w:rsid w:val="00512342"/>
    <w:rsid w:val="0051396A"/>
    <w:rsid w:val="005145B7"/>
    <w:rsid w:val="00514C0C"/>
    <w:rsid w:val="005161F7"/>
    <w:rsid w:val="005161FB"/>
    <w:rsid w:val="005176E6"/>
    <w:rsid w:val="0051783C"/>
    <w:rsid w:val="00517A56"/>
    <w:rsid w:val="00520945"/>
    <w:rsid w:val="00520BF2"/>
    <w:rsid w:val="00520D5E"/>
    <w:rsid w:val="005227B9"/>
    <w:rsid w:val="00522E90"/>
    <w:rsid w:val="00524268"/>
    <w:rsid w:val="0052436F"/>
    <w:rsid w:val="00524B3C"/>
    <w:rsid w:val="00524D8F"/>
    <w:rsid w:val="005254F9"/>
    <w:rsid w:val="00525A0E"/>
    <w:rsid w:val="00525D60"/>
    <w:rsid w:val="00525FC8"/>
    <w:rsid w:val="00526DFA"/>
    <w:rsid w:val="00527126"/>
    <w:rsid w:val="005323F6"/>
    <w:rsid w:val="0053511D"/>
    <w:rsid w:val="00535FDD"/>
    <w:rsid w:val="005366BC"/>
    <w:rsid w:val="00536B8F"/>
    <w:rsid w:val="00536C4F"/>
    <w:rsid w:val="00536D28"/>
    <w:rsid w:val="0053777A"/>
    <w:rsid w:val="00537874"/>
    <w:rsid w:val="0054090B"/>
    <w:rsid w:val="00540E1C"/>
    <w:rsid w:val="0054157A"/>
    <w:rsid w:val="0054189C"/>
    <w:rsid w:val="00541A56"/>
    <w:rsid w:val="00542242"/>
    <w:rsid w:val="00542C0D"/>
    <w:rsid w:val="00542E7A"/>
    <w:rsid w:val="00542FB3"/>
    <w:rsid w:val="0054321C"/>
    <w:rsid w:val="00543B18"/>
    <w:rsid w:val="00543F04"/>
    <w:rsid w:val="00543F78"/>
    <w:rsid w:val="005445A6"/>
    <w:rsid w:val="0054477E"/>
    <w:rsid w:val="0054571A"/>
    <w:rsid w:val="005460D0"/>
    <w:rsid w:val="0054616D"/>
    <w:rsid w:val="0054688A"/>
    <w:rsid w:val="00546CA0"/>
    <w:rsid w:val="005502E4"/>
    <w:rsid w:val="0055034C"/>
    <w:rsid w:val="00550F54"/>
    <w:rsid w:val="0055116C"/>
    <w:rsid w:val="00551B43"/>
    <w:rsid w:val="00552E2A"/>
    <w:rsid w:val="0055451E"/>
    <w:rsid w:val="00554527"/>
    <w:rsid w:val="005546DD"/>
    <w:rsid w:val="005557C9"/>
    <w:rsid w:val="00555910"/>
    <w:rsid w:val="00555CD3"/>
    <w:rsid w:val="00555F0C"/>
    <w:rsid w:val="00556878"/>
    <w:rsid w:val="00556D51"/>
    <w:rsid w:val="00557868"/>
    <w:rsid w:val="00557CC7"/>
    <w:rsid w:val="00557FAE"/>
    <w:rsid w:val="0056009F"/>
    <w:rsid w:val="005602DC"/>
    <w:rsid w:val="005614D8"/>
    <w:rsid w:val="00563BC7"/>
    <w:rsid w:val="00563DC6"/>
    <w:rsid w:val="00563E82"/>
    <w:rsid w:val="00564CCF"/>
    <w:rsid w:val="00564FC7"/>
    <w:rsid w:val="005654D2"/>
    <w:rsid w:val="00566782"/>
    <w:rsid w:val="00567057"/>
    <w:rsid w:val="005673E9"/>
    <w:rsid w:val="00567847"/>
    <w:rsid w:val="00567E9F"/>
    <w:rsid w:val="00570552"/>
    <w:rsid w:val="00571732"/>
    <w:rsid w:val="005719EA"/>
    <w:rsid w:val="0057298C"/>
    <w:rsid w:val="00572CC9"/>
    <w:rsid w:val="005733D5"/>
    <w:rsid w:val="0057503C"/>
    <w:rsid w:val="00576870"/>
    <w:rsid w:val="00576AED"/>
    <w:rsid w:val="00580095"/>
    <w:rsid w:val="00581ED8"/>
    <w:rsid w:val="00581F93"/>
    <w:rsid w:val="005820C4"/>
    <w:rsid w:val="00582176"/>
    <w:rsid w:val="00582200"/>
    <w:rsid w:val="00582988"/>
    <w:rsid w:val="00582FAC"/>
    <w:rsid w:val="005831AD"/>
    <w:rsid w:val="00583975"/>
    <w:rsid w:val="00584538"/>
    <w:rsid w:val="0058463A"/>
    <w:rsid w:val="0058519E"/>
    <w:rsid w:val="005851B6"/>
    <w:rsid w:val="00585A85"/>
    <w:rsid w:val="005863D7"/>
    <w:rsid w:val="00586519"/>
    <w:rsid w:val="00586E83"/>
    <w:rsid w:val="005879B0"/>
    <w:rsid w:val="00591130"/>
    <w:rsid w:val="005917ED"/>
    <w:rsid w:val="00591BA0"/>
    <w:rsid w:val="00591F2C"/>
    <w:rsid w:val="0059227D"/>
    <w:rsid w:val="00592853"/>
    <w:rsid w:val="00593963"/>
    <w:rsid w:val="005941B4"/>
    <w:rsid w:val="00594258"/>
    <w:rsid w:val="0059434E"/>
    <w:rsid w:val="00594827"/>
    <w:rsid w:val="00594883"/>
    <w:rsid w:val="005950FE"/>
    <w:rsid w:val="005956C2"/>
    <w:rsid w:val="00595AFC"/>
    <w:rsid w:val="00596325"/>
    <w:rsid w:val="00596B04"/>
    <w:rsid w:val="00596B29"/>
    <w:rsid w:val="00596D42"/>
    <w:rsid w:val="00596E1E"/>
    <w:rsid w:val="005972CF"/>
    <w:rsid w:val="00597587"/>
    <w:rsid w:val="005A00E1"/>
    <w:rsid w:val="005A149E"/>
    <w:rsid w:val="005A1AD8"/>
    <w:rsid w:val="005A2462"/>
    <w:rsid w:val="005A24CE"/>
    <w:rsid w:val="005A2AA6"/>
    <w:rsid w:val="005A4C62"/>
    <w:rsid w:val="005A582F"/>
    <w:rsid w:val="005A5AE5"/>
    <w:rsid w:val="005A5DF9"/>
    <w:rsid w:val="005A662F"/>
    <w:rsid w:val="005A7507"/>
    <w:rsid w:val="005A779B"/>
    <w:rsid w:val="005A7BFF"/>
    <w:rsid w:val="005A7EC8"/>
    <w:rsid w:val="005B0572"/>
    <w:rsid w:val="005B12FD"/>
    <w:rsid w:val="005B2ADB"/>
    <w:rsid w:val="005B35C5"/>
    <w:rsid w:val="005B4066"/>
    <w:rsid w:val="005B41B5"/>
    <w:rsid w:val="005B42F1"/>
    <w:rsid w:val="005B491A"/>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E00"/>
    <w:rsid w:val="005C64A8"/>
    <w:rsid w:val="005C7838"/>
    <w:rsid w:val="005D0D07"/>
    <w:rsid w:val="005D0DB9"/>
    <w:rsid w:val="005D121B"/>
    <w:rsid w:val="005D14ED"/>
    <w:rsid w:val="005D3F63"/>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C7E"/>
    <w:rsid w:val="005E2DAE"/>
    <w:rsid w:val="005E34D1"/>
    <w:rsid w:val="005E3770"/>
    <w:rsid w:val="005E56C5"/>
    <w:rsid w:val="005E6316"/>
    <w:rsid w:val="005E6A79"/>
    <w:rsid w:val="005E7219"/>
    <w:rsid w:val="005E7730"/>
    <w:rsid w:val="005E79CD"/>
    <w:rsid w:val="005E7D1E"/>
    <w:rsid w:val="005F0214"/>
    <w:rsid w:val="005F0684"/>
    <w:rsid w:val="005F151A"/>
    <w:rsid w:val="005F167C"/>
    <w:rsid w:val="005F17B3"/>
    <w:rsid w:val="005F2054"/>
    <w:rsid w:val="005F2078"/>
    <w:rsid w:val="005F276A"/>
    <w:rsid w:val="005F2D1E"/>
    <w:rsid w:val="005F3421"/>
    <w:rsid w:val="005F3D0D"/>
    <w:rsid w:val="005F50B4"/>
    <w:rsid w:val="005F52C2"/>
    <w:rsid w:val="005F57F4"/>
    <w:rsid w:val="005F5E09"/>
    <w:rsid w:val="005F5F1C"/>
    <w:rsid w:val="005F668F"/>
    <w:rsid w:val="005F6CBE"/>
    <w:rsid w:val="005F71A5"/>
    <w:rsid w:val="005F73CD"/>
    <w:rsid w:val="005F7584"/>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BF2"/>
    <w:rsid w:val="00607CB2"/>
    <w:rsid w:val="00610182"/>
    <w:rsid w:val="0061126A"/>
    <w:rsid w:val="00611E7C"/>
    <w:rsid w:val="00611F04"/>
    <w:rsid w:val="0061208C"/>
    <w:rsid w:val="00612338"/>
    <w:rsid w:val="00612923"/>
    <w:rsid w:val="00613172"/>
    <w:rsid w:val="00613AFC"/>
    <w:rsid w:val="00614679"/>
    <w:rsid w:val="00614CDB"/>
    <w:rsid w:val="00614D8A"/>
    <w:rsid w:val="00614FDD"/>
    <w:rsid w:val="00615137"/>
    <w:rsid w:val="0061570E"/>
    <w:rsid w:val="0061707E"/>
    <w:rsid w:val="00617267"/>
    <w:rsid w:val="00620C16"/>
    <w:rsid w:val="00620E4A"/>
    <w:rsid w:val="00620F98"/>
    <w:rsid w:val="006214E5"/>
    <w:rsid w:val="0062155F"/>
    <w:rsid w:val="00621668"/>
    <w:rsid w:val="00621EF0"/>
    <w:rsid w:val="0062279C"/>
    <w:rsid w:val="00622D32"/>
    <w:rsid w:val="00623B36"/>
    <w:rsid w:val="006246C4"/>
    <w:rsid w:val="00624942"/>
    <w:rsid w:val="00624CB0"/>
    <w:rsid w:val="0062593D"/>
    <w:rsid w:val="00625C4F"/>
    <w:rsid w:val="006269CF"/>
    <w:rsid w:val="0063090B"/>
    <w:rsid w:val="00630B1C"/>
    <w:rsid w:val="00631109"/>
    <w:rsid w:val="00631222"/>
    <w:rsid w:val="00631CDA"/>
    <w:rsid w:val="00631CFF"/>
    <w:rsid w:val="00632465"/>
    <w:rsid w:val="006326A7"/>
    <w:rsid w:val="006336D6"/>
    <w:rsid w:val="00633EB5"/>
    <w:rsid w:val="00634436"/>
    <w:rsid w:val="006350CB"/>
    <w:rsid w:val="00635267"/>
    <w:rsid w:val="0063597A"/>
    <w:rsid w:val="006370D8"/>
    <w:rsid w:val="006370F9"/>
    <w:rsid w:val="006377F1"/>
    <w:rsid w:val="0063783A"/>
    <w:rsid w:val="006413E1"/>
    <w:rsid w:val="006420EA"/>
    <w:rsid w:val="00642651"/>
    <w:rsid w:val="00642BC1"/>
    <w:rsid w:val="0064333D"/>
    <w:rsid w:val="0064376A"/>
    <w:rsid w:val="00644356"/>
    <w:rsid w:val="006447FC"/>
    <w:rsid w:val="00644A23"/>
    <w:rsid w:val="00644EF9"/>
    <w:rsid w:val="00646424"/>
    <w:rsid w:val="00646D1E"/>
    <w:rsid w:val="0064717D"/>
    <w:rsid w:val="00647723"/>
    <w:rsid w:val="006509F9"/>
    <w:rsid w:val="00650C40"/>
    <w:rsid w:val="00650D5C"/>
    <w:rsid w:val="006513B9"/>
    <w:rsid w:val="00651D4B"/>
    <w:rsid w:val="00652190"/>
    <w:rsid w:val="006538C0"/>
    <w:rsid w:val="006556FF"/>
    <w:rsid w:val="006557F6"/>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EA7"/>
    <w:rsid w:val="0068510E"/>
    <w:rsid w:val="00685589"/>
    <w:rsid w:val="0068572D"/>
    <w:rsid w:val="00686625"/>
    <w:rsid w:val="00687341"/>
    <w:rsid w:val="00687752"/>
    <w:rsid w:val="006904F8"/>
    <w:rsid w:val="00690C83"/>
    <w:rsid w:val="0069147B"/>
    <w:rsid w:val="006916E2"/>
    <w:rsid w:val="00691792"/>
    <w:rsid w:val="00691B4A"/>
    <w:rsid w:val="00691E67"/>
    <w:rsid w:val="0069204B"/>
    <w:rsid w:val="00692C61"/>
    <w:rsid w:val="00692FAF"/>
    <w:rsid w:val="006934B6"/>
    <w:rsid w:val="00693CA9"/>
    <w:rsid w:val="00693E5B"/>
    <w:rsid w:val="006949F0"/>
    <w:rsid w:val="006950E2"/>
    <w:rsid w:val="006956E5"/>
    <w:rsid w:val="00695B06"/>
    <w:rsid w:val="006969D1"/>
    <w:rsid w:val="00696C3E"/>
    <w:rsid w:val="00696DE7"/>
    <w:rsid w:val="00697597"/>
    <w:rsid w:val="006A0865"/>
    <w:rsid w:val="006A4069"/>
    <w:rsid w:val="006A4CCF"/>
    <w:rsid w:val="006A4FAF"/>
    <w:rsid w:val="006A5D71"/>
    <w:rsid w:val="006A5EB0"/>
    <w:rsid w:val="006A70AC"/>
    <w:rsid w:val="006B0CAD"/>
    <w:rsid w:val="006B121D"/>
    <w:rsid w:val="006B1D1D"/>
    <w:rsid w:val="006B3A4A"/>
    <w:rsid w:val="006B44CB"/>
    <w:rsid w:val="006B4956"/>
    <w:rsid w:val="006B4DAF"/>
    <w:rsid w:val="006B5477"/>
    <w:rsid w:val="006B6727"/>
    <w:rsid w:val="006B6DE4"/>
    <w:rsid w:val="006B7465"/>
    <w:rsid w:val="006B7E38"/>
    <w:rsid w:val="006C00B7"/>
    <w:rsid w:val="006C011D"/>
    <w:rsid w:val="006C05E9"/>
    <w:rsid w:val="006C06B4"/>
    <w:rsid w:val="006C0D16"/>
    <w:rsid w:val="006C2ACC"/>
    <w:rsid w:val="006C3B7C"/>
    <w:rsid w:val="006C55F3"/>
    <w:rsid w:val="006C5D00"/>
    <w:rsid w:val="006C5E51"/>
    <w:rsid w:val="006C738B"/>
    <w:rsid w:val="006C7E10"/>
    <w:rsid w:val="006D012D"/>
    <w:rsid w:val="006D071E"/>
    <w:rsid w:val="006D14B9"/>
    <w:rsid w:val="006D171B"/>
    <w:rsid w:val="006D2033"/>
    <w:rsid w:val="006D2235"/>
    <w:rsid w:val="006D25CA"/>
    <w:rsid w:val="006D340F"/>
    <w:rsid w:val="006D3A51"/>
    <w:rsid w:val="006D4EFC"/>
    <w:rsid w:val="006D4FA3"/>
    <w:rsid w:val="006D53BE"/>
    <w:rsid w:val="006D59C5"/>
    <w:rsid w:val="006D69F9"/>
    <w:rsid w:val="006E01E9"/>
    <w:rsid w:val="006E0C7C"/>
    <w:rsid w:val="006E14A5"/>
    <w:rsid w:val="006E14F3"/>
    <w:rsid w:val="006E1F1B"/>
    <w:rsid w:val="006E2BEE"/>
    <w:rsid w:val="006E2D0B"/>
    <w:rsid w:val="006E2DCF"/>
    <w:rsid w:val="006E31BC"/>
    <w:rsid w:val="006E3659"/>
    <w:rsid w:val="006E3B45"/>
    <w:rsid w:val="006E3D19"/>
    <w:rsid w:val="006E3D24"/>
    <w:rsid w:val="006E3DC7"/>
    <w:rsid w:val="006E441E"/>
    <w:rsid w:val="006E4464"/>
    <w:rsid w:val="006E4F12"/>
    <w:rsid w:val="006E562C"/>
    <w:rsid w:val="006E564A"/>
    <w:rsid w:val="006E5C47"/>
    <w:rsid w:val="006E6804"/>
    <w:rsid w:val="006E6A46"/>
    <w:rsid w:val="006E73F2"/>
    <w:rsid w:val="006F1175"/>
    <w:rsid w:val="006F15D4"/>
    <w:rsid w:val="006F1698"/>
    <w:rsid w:val="006F1B43"/>
    <w:rsid w:val="006F1E3F"/>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C4C"/>
    <w:rsid w:val="00704460"/>
    <w:rsid w:val="00704A31"/>
    <w:rsid w:val="00704B36"/>
    <w:rsid w:val="00704C25"/>
    <w:rsid w:val="00705D6C"/>
    <w:rsid w:val="007066EB"/>
    <w:rsid w:val="00706772"/>
    <w:rsid w:val="00706A0C"/>
    <w:rsid w:val="0071066A"/>
    <w:rsid w:val="00710888"/>
    <w:rsid w:val="00712627"/>
    <w:rsid w:val="00712BA1"/>
    <w:rsid w:val="00714723"/>
    <w:rsid w:val="007152C5"/>
    <w:rsid w:val="0071540D"/>
    <w:rsid w:val="00715618"/>
    <w:rsid w:val="00716C53"/>
    <w:rsid w:val="00716CEF"/>
    <w:rsid w:val="0071721A"/>
    <w:rsid w:val="00717D91"/>
    <w:rsid w:val="007200AB"/>
    <w:rsid w:val="0072067C"/>
    <w:rsid w:val="00720E13"/>
    <w:rsid w:val="00721AF2"/>
    <w:rsid w:val="007224A4"/>
    <w:rsid w:val="00723278"/>
    <w:rsid w:val="00723AAA"/>
    <w:rsid w:val="00723ED8"/>
    <w:rsid w:val="00724074"/>
    <w:rsid w:val="007249DE"/>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D1"/>
    <w:rsid w:val="00755807"/>
    <w:rsid w:val="00755A02"/>
    <w:rsid w:val="00755EAA"/>
    <w:rsid w:val="00755FDE"/>
    <w:rsid w:val="007565E3"/>
    <w:rsid w:val="007566C4"/>
    <w:rsid w:val="00756F20"/>
    <w:rsid w:val="007571A3"/>
    <w:rsid w:val="007571B6"/>
    <w:rsid w:val="0075739E"/>
    <w:rsid w:val="00760E10"/>
    <w:rsid w:val="00760E7C"/>
    <w:rsid w:val="00760E96"/>
    <w:rsid w:val="00760F41"/>
    <w:rsid w:val="0076172A"/>
    <w:rsid w:val="0076190B"/>
    <w:rsid w:val="00761F0D"/>
    <w:rsid w:val="007628BE"/>
    <w:rsid w:val="00763AA9"/>
    <w:rsid w:val="00763FFB"/>
    <w:rsid w:val="00764098"/>
    <w:rsid w:val="0076416E"/>
    <w:rsid w:val="00764310"/>
    <w:rsid w:val="00764595"/>
    <w:rsid w:val="00764694"/>
    <w:rsid w:val="0076616A"/>
    <w:rsid w:val="007667E8"/>
    <w:rsid w:val="00766DC0"/>
    <w:rsid w:val="007673E7"/>
    <w:rsid w:val="007674FF"/>
    <w:rsid w:val="00767CA1"/>
    <w:rsid w:val="00770337"/>
    <w:rsid w:val="00770946"/>
    <w:rsid w:val="00770C94"/>
    <w:rsid w:val="007711EB"/>
    <w:rsid w:val="007716D1"/>
    <w:rsid w:val="007719A6"/>
    <w:rsid w:val="007719B3"/>
    <w:rsid w:val="007726C1"/>
    <w:rsid w:val="00773FD8"/>
    <w:rsid w:val="00775109"/>
    <w:rsid w:val="0077559F"/>
    <w:rsid w:val="00775C8C"/>
    <w:rsid w:val="00775E78"/>
    <w:rsid w:val="00775F74"/>
    <w:rsid w:val="007769AF"/>
    <w:rsid w:val="007773C0"/>
    <w:rsid w:val="007776BF"/>
    <w:rsid w:val="007811F9"/>
    <w:rsid w:val="007815DF"/>
    <w:rsid w:val="00781927"/>
    <w:rsid w:val="007823A2"/>
    <w:rsid w:val="007858B4"/>
    <w:rsid w:val="00785974"/>
    <w:rsid w:val="0078652A"/>
    <w:rsid w:val="007865B9"/>
    <w:rsid w:val="007878F9"/>
    <w:rsid w:val="00787C85"/>
    <w:rsid w:val="00787F69"/>
    <w:rsid w:val="00791A75"/>
    <w:rsid w:val="007921AD"/>
    <w:rsid w:val="0079225F"/>
    <w:rsid w:val="00793AA1"/>
    <w:rsid w:val="00793C25"/>
    <w:rsid w:val="00793EC5"/>
    <w:rsid w:val="00795068"/>
    <w:rsid w:val="007955F1"/>
    <w:rsid w:val="0079591A"/>
    <w:rsid w:val="00796074"/>
    <w:rsid w:val="007963A8"/>
    <w:rsid w:val="00796C56"/>
    <w:rsid w:val="00797449"/>
    <w:rsid w:val="0079750C"/>
    <w:rsid w:val="00797B72"/>
    <w:rsid w:val="007A0E0C"/>
    <w:rsid w:val="007A142C"/>
    <w:rsid w:val="007A1914"/>
    <w:rsid w:val="007A1BDA"/>
    <w:rsid w:val="007A1D4B"/>
    <w:rsid w:val="007A1E7F"/>
    <w:rsid w:val="007A260F"/>
    <w:rsid w:val="007A2840"/>
    <w:rsid w:val="007A296F"/>
    <w:rsid w:val="007A2A91"/>
    <w:rsid w:val="007A39E5"/>
    <w:rsid w:val="007A4040"/>
    <w:rsid w:val="007A410D"/>
    <w:rsid w:val="007A5386"/>
    <w:rsid w:val="007A5B38"/>
    <w:rsid w:val="007A746E"/>
    <w:rsid w:val="007B032E"/>
    <w:rsid w:val="007B07CF"/>
    <w:rsid w:val="007B0875"/>
    <w:rsid w:val="007B1EB4"/>
    <w:rsid w:val="007B2426"/>
    <w:rsid w:val="007B2976"/>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C02DD"/>
    <w:rsid w:val="007C0A71"/>
    <w:rsid w:val="007C0FD7"/>
    <w:rsid w:val="007C1171"/>
    <w:rsid w:val="007C14C5"/>
    <w:rsid w:val="007C151F"/>
    <w:rsid w:val="007C18EF"/>
    <w:rsid w:val="007C436F"/>
    <w:rsid w:val="007C4632"/>
    <w:rsid w:val="007C58B5"/>
    <w:rsid w:val="007C5A8B"/>
    <w:rsid w:val="007C6EC1"/>
    <w:rsid w:val="007C770A"/>
    <w:rsid w:val="007C7B42"/>
    <w:rsid w:val="007D0DD0"/>
    <w:rsid w:val="007D1053"/>
    <w:rsid w:val="007D10B8"/>
    <w:rsid w:val="007D14AF"/>
    <w:rsid w:val="007D1772"/>
    <w:rsid w:val="007D1822"/>
    <w:rsid w:val="007D3D98"/>
    <w:rsid w:val="007D4C12"/>
    <w:rsid w:val="007D4D05"/>
    <w:rsid w:val="007D5EE2"/>
    <w:rsid w:val="007D65A1"/>
    <w:rsid w:val="007D6EFF"/>
    <w:rsid w:val="007E0051"/>
    <w:rsid w:val="007E05CF"/>
    <w:rsid w:val="007E0FD9"/>
    <w:rsid w:val="007E1E5C"/>
    <w:rsid w:val="007E2151"/>
    <w:rsid w:val="007E242E"/>
    <w:rsid w:val="007E29EF"/>
    <w:rsid w:val="007E2B8D"/>
    <w:rsid w:val="007E3886"/>
    <w:rsid w:val="007E443B"/>
    <w:rsid w:val="007E4B1E"/>
    <w:rsid w:val="007E6272"/>
    <w:rsid w:val="007E65EA"/>
    <w:rsid w:val="007E6A73"/>
    <w:rsid w:val="007E7512"/>
    <w:rsid w:val="007E7B00"/>
    <w:rsid w:val="007F0AC2"/>
    <w:rsid w:val="007F0C68"/>
    <w:rsid w:val="007F18F9"/>
    <w:rsid w:val="007F2312"/>
    <w:rsid w:val="007F2501"/>
    <w:rsid w:val="007F257F"/>
    <w:rsid w:val="007F2BAA"/>
    <w:rsid w:val="007F39F1"/>
    <w:rsid w:val="007F4C9A"/>
    <w:rsid w:val="007F4E63"/>
    <w:rsid w:val="007F5349"/>
    <w:rsid w:val="007F564A"/>
    <w:rsid w:val="007F58B8"/>
    <w:rsid w:val="007F6390"/>
    <w:rsid w:val="007F6BD5"/>
    <w:rsid w:val="007F6C2B"/>
    <w:rsid w:val="007F7020"/>
    <w:rsid w:val="007F7C85"/>
    <w:rsid w:val="007F7DCF"/>
    <w:rsid w:val="007F7E73"/>
    <w:rsid w:val="008000CF"/>
    <w:rsid w:val="0080018F"/>
    <w:rsid w:val="00800574"/>
    <w:rsid w:val="008007C9"/>
    <w:rsid w:val="00801649"/>
    <w:rsid w:val="00801B42"/>
    <w:rsid w:val="00802645"/>
    <w:rsid w:val="00802D84"/>
    <w:rsid w:val="00803C91"/>
    <w:rsid w:val="00803EDA"/>
    <w:rsid w:val="00804006"/>
    <w:rsid w:val="008041DB"/>
    <w:rsid w:val="0080424F"/>
    <w:rsid w:val="008050CA"/>
    <w:rsid w:val="008058F8"/>
    <w:rsid w:val="00806349"/>
    <w:rsid w:val="00807E69"/>
    <w:rsid w:val="00810027"/>
    <w:rsid w:val="0081039D"/>
    <w:rsid w:val="00810F65"/>
    <w:rsid w:val="008116CD"/>
    <w:rsid w:val="00811A16"/>
    <w:rsid w:val="008127D9"/>
    <w:rsid w:val="00812C42"/>
    <w:rsid w:val="0081338B"/>
    <w:rsid w:val="008133A7"/>
    <w:rsid w:val="008133FF"/>
    <w:rsid w:val="008134B5"/>
    <w:rsid w:val="008141EF"/>
    <w:rsid w:val="00814801"/>
    <w:rsid w:val="008156D8"/>
    <w:rsid w:val="00816DD1"/>
    <w:rsid w:val="00817284"/>
    <w:rsid w:val="0081799C"/>
    <w:rsid w:val="00817AFD"/>
    <w:rsid w:val="0082073C"/>
    <w:rsid w:val="0082089F"/>
    <w:rsid w:val="008208BF"/>
    <w:rsid w:val="00821146"/>
    <w:rsid w:val="0082116E"/>
    <w:rsid w:val="00821279"/>
    <w:rsid w:val="0082136C"/>
    <w:rsid w:val="00821705"/>
    <w:rsid w:val="00821DF3"/>
    <w:rsid w:val="008224F6"/>
    <w:rsid w:val="008226A3"/>
    <w:rsid w:val="00822D9A"/>
    <w:rsid w:val="00822E16"/>
    <w:rsid w:val="00822E3A"/>
    <w:rsid w:val="0082394C"/>
    <w:rsid w:val="008246D6"/>
    <w:rsid w:val="00824AD5"/>
    <w:rsid w:val="00825CF2"/>
    <w:rsid w:val="00825DBE"/>
    <w:rsid w:val="00825F2A"/>
    <w:rsid w:val="00826172"/>
    <w:rsid w:val="008269F3"/>
    <w:rsid w:val="00827121"/>
    <w:rsid w:val="00827287"/>
    <w:rsid w:val="008274F2"/>
    <w:rsid w:val="00827751"/>
    <w:rsid w:val="00827A8C"/>
    <w:rsid w:val="00827AAD"/>
    <w:rsid w:val="00827DCA"/>
    <w:rsid w:val="00830218"/>
    <w:rsid w:val="0083182E"/>
    <w:rsid w:val="00831CEC"/>
    <w:rsid w:val="008341FB"/>
    <w:rsid w:val="00836003"/>
    <w:rsid w:val="00836442"/>
    <w:rsid w:val="00836647"/>
    <w:rsid w:val="00837B2D"/>
    <w:rsid w:val="008411E7"/>
    <w:rsid w:val="00841503"/>
    <w:rsid w:val="008415A8"/>
    <w:rsid w:val="00841A71"/>
    <w:rsid w:val="00842B0A"/>
    <w:rsid w:val="00842DC2"/>
    <w:rsid w:val="008433D7"/>
    <w:rsid w:val="00843645"/>
    <w:rsid w:val="00843835"/>
    <w:rsid w:val="008440C5"/>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484"/>
    <w:rsid w:val="00860881"/>
    <w:rsid w:val="00861BCD"/>
    <w:rsid w:val="00862442"/>
    <w:rsid w:val="0086285B"/>
    <w:rsid w:val="00862B6F"/>
    <w:rsid w:val="00863723"/>
    <w:rsid w:val="00863D52"/>
    <w:rsid w:val="00863EC5"/>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65A"/>
    <w:rsid w:val="008A57B0"/>
    <w:rsid w:val="008A57ED"/>
    <w:rsid w:val="008A58C7"/>
    <w:rsid w:val="008A5CB0"/>
    <w:rsid w:val="008A657D"/>
    <w:rsid w:val="008A6A61"/>
    <w:rsid w:val="008A6F69"/>
    <w:rsid w:val="008A7EB3"/>
    <w:rsid w:val="008B06DA"/>
    <w:rsid w:val="008B1588"/>
    <w:rsid w:val="008B1AEE"/>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B15"/>
    <w:rsid w:val="008C6431"/>
    <w:rsid w:val="008C6D6C"/>
    <w:rsid w:val="008C78A2"/>
    <w:rsid w:val="008C7DBF"/>
    <w:rsid w:val="008D0194"/>
    <w:rsid w:val="008D07EC"/>
    <w:rsid w:val="008D092E"/>
    <w:rsid w:val="008D0A14"/>
    <w:rsid w:val="008D0ABA"/>
    <w:rsid w:val="008D11AA"/>
    <w:rsid w:val="008D2211"/>
    <w:rsid w:val="008D2B01"/>
    <w:rsid w:val="008D41DB"/>
    <w:rsid w:val="008D6A3D"/>
    <w:rsid w:val="008D6E60"/>
    <w:rsid w:val="008D6FA2"/>
    <w:rsid w:val="008D709D"/>
    <w:rsid w:val="008D767B"/>
    <w:rsid w:val="008D7F9D"/>
    <w:rsid w:val="008E0579"/>
    <w:rsid w:val="008E0D6A"/>
    <w:rsid w:val="008E10D8"/>
    <w:rsid w:val="008E1142"/>
    <w:rsid w:val="008E1449"/>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AA"/>
    <w:rsid w:val="008F0822"/>
    <w:rsid w:val="008F112D"/>
    <w:rsid w:val="008F11DC"/>
    <w:rsid w:val="008F13AC"/>
    <w:rsid w:val="008F1D43"/>
    <w:rsid w:val="008F2A69"/>
    <w:rsid w:val="008F38E9"/>
    <w:rsid w:val="008F3927"/>
    <w:rsid w:val="008F3BB0"/>
    <w:rsid w:val="008F3CC0"/>
    <w:rsid w:val="008F47B4"/>
    <w:rsid w:val="008F50D8"/>
    <w:rsid w:val="008F5515"/>
    <w:rsid w:val="008F5627"/>
    <w:rsid w:val="008F5E1D"/>
    <w:rsid w:val="008F630F"/>
    <w:rsid w:val="008F6383"/>
    <w:rsid w:val="008F697F"/>
    <w:rsid w:val="008F6E13"/>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1127D"/>
    <w:rsid w:val="009114FD"/>
    <w:rsid w:val="00912022"/>
    <w:rsid w:val="00912129"/>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21034"/>
    <w:rsid w:val="0092130E"/>
    <w:rsid w:val="00921A5B"/>
    <w:rsid w:val="00921B20"/>
    <w:rsid w:val="00922068"/>
    <w:rsid w:val="009221B0"/>
    <w:rsid w:val="00922F59"/>
    <w:rsid w:val="00922FC3"/>
    <w:rsid w:val="009234DF"/>
    <w:rsid w:val="009249AF"/>
    <w:rsid w:val="00924AB3"/>
    <w:rsid w:val="00925333"/>
    <w:rsid w:val="00925A4D"/>
    <w:rsid w:val="00925B48"/>
    <w:rsid w:val="00925E18"/>
    <w:rsid w:val="00925F46"/>
    <w:rsid w:val="00927702"/>
    <w:rsid w:val="0093016E"/>
    <w:rsid w:val="009303FE"/>
    <w:rsid w:val="00931337"/>
    <w:rsid w:val="009326B9"/>
    <w:rsid w:val="0093328C"/>
    <w:rsid w:val="00933F61"/>
    <w:rsid w:val="00933F6C"/>
    <w:rsid w:val="009347C7"/>
    <w:rsid w:val="00935086"/>
    <w:rsid w:val="00936531"/>
    <w:rsid w:val="00937675"/>
    <w:rsid w:val="00937CF3"/>
    <w:rsid w:val="00940495"/>
    <w:rsid w:val="0094076F"/>
    <w:rsid w:val="009418C3"/>
    <w:rsid w:val="009426B3"/>
    <w:rsid w:val="0094344A"/>
    <w:rsid w:val="00943706"/>
    <w:rsid w:val="00943E29"/>
    <w:rsid w:val="009442BF"/>
    <w:rsid w:val="00945B0A"/>
    <w:rsid w:val="00946145"/>
    <w:rsid w:val="00946BCF"/>
    <w:rsid w:val="00946D0E"/>
    <w:rsid w:val="009505D1"/>
    <w:rsid w:val="009508AC"/>
    <w:rsid w:val="00950E4E"/>
    <w:rsid w:val="00951939"/>
    <w:rsid w:val="00954058"/>
    <w:rsid w:val="0095432C"/>
    <w:rsid w:val="00954D6F"/>
    <w:rsid w:val="00955DC9"/>
    <w:rsid w:val="00956182"/>
    <w:rsid w:val="009566CC"/>
    <w:rsid w:val="00956A4D"/>
    <w:rsid w:val="00960DE5"/>
    <w:rsid w:val="00960F7C"/>
    <w:rsid w:val="00961788"/>
    <w:rsid w:val="009622D8"/>
    <w:rsid w:val="009623D4"/>
    <w:rsid w:val="00962B95"/>
    <w:rsid w:val="00962CE4"/>
    <w:rsid w:val="00963999"/>
    <w:rsid w:val="00963BC8"/>
    <w:rsid w:val="00964650"/>
    <w:rsid w:val="00965984"/>
    <w:rsid w:val="009669EA"/>
    <w:rsid w:val="00966C98"/>
    <w:rsid w:val="00970084"/>
    <w:rsid w:val="009701ED"/>
    <w:rsid w:val="00970BEC"/>
    <w:rsid w:val="00971A49"/>
    <w:rsid w:val="00971AED"/>
    <w:rsid w:val="00971DEF"/>
    <w:rsid w:val="009724F9"/>
    <w:rsid w:val="00972CB2"/>
    <w:rsid w:val="00973063"/>
    <w:rsid w:val="00973369"/>
    <w:rsid w:val="00973591"/>
    <w:rsid w:val="00974234"/>
    <w:rsid w:val="009747A2"/>
    <w:rsid w:val="00974B23"/>
    <w:rsid w:val="00974C7F"/>
    <w:rsid w:val="009753FC"/>
    <w:rsid w:val="0097563C"/>
    <w:rsid w:val="00976B18"/>
    <w:rsid w:val="00976DE4"/>
    <w:rsid w:val="00977245"/>
    <w:rsid w:val="00977644"/>
    <w:rsid w:val="00977BF6"/>
    <w:rsid w:val="00980442"/>
    <w:rsid w:val="0098047E"/>
    <w:rsid w:val="009814D1"/>
    <w:rsid w:val="009824EF"/>
    <w:rsid w:val="0098257C"/>
    <w:rsid w:val="0098285C"/>
    <w:rsid w:val="00982C48"/>
    <w:rsid w:val="00984B01"/>
    <w:rsid w:val="00985BB7"/>
    <w:rsid w:val="00986696"/>
    <w:rsid w:val="00986DEE"/>
    <w:rsid w:val="00986E41"/>
    <w:rsid w:val="009871FF"/>
    <w:rsid w:val="009901E2"/>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A075D"/>
    <w:rsid w:val="009A075F"/>
    <w:rsid w:val="009A0B2A"/>
    <w:rsid w:val="009A15C2"/>
    <w:rsid w:val="009A19AD"/>
    <w:rsid w:val="009A30D0"/>
    <w:rsid w:val="009A33BB"/>
    <w:rsid w:val="009A6882"/>
    <w:rsid w:val="009A6891"/>
    <w:rsid w:val="009A7064"/>
    <w:rsid w:val="009B0810"/>
    <w:rsid w:val="009B194D"/>
    <w:rsid w:val="009B1BF0"/>
    <w:rsid w:val="009B24F9"/>
    <w:rsid w:val="009B27F8"/>
    <w:rsid w:val="009B3444"/>
    <w:rsid w:val="009B3CDF"/>
    <w:rsid w:val="009B4736"/>
    <w:rsid w:val="009B5149"/>
    <w:rsid w:val="009B6060"/>
    <w:rsid w:val="009B687D"/>
    <w:rsid w:val="009B6E5F"/>
    <w:rsid w:val="009B70CA"/>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B93"/>
    <w:rsid w:val="009D365D"/>
    <w:rsid w:val="009D4482"/>
    <w:rsid w:val="009D540E"/>
    <w:rsid w:val="009D54D0"/>
    <w:rsid w:val="009D5E5E"/>
    <w:rsid w:val="009D70E5"/>
    <w:rsid w:val="009D77FD"/>
    <w:rsid w:val="009E08B2"/>
    <w:rsid w:val="009E0A64"/>
    <w:rsid w:val="009E0B67"/>
    <w:rsid w:val="009E0F24"/>
    <w:rsid w:val="009E0F38"/>
    <w:rsid w:val="009E0F9A"/>
    <w:rsid w:val="009E18F2"/>
    <w:rsid w:val="009E1EE0"/>
    <w:rsid w:val="009E26E5"/>
    <w:rsid w:val="009E29BF"/>
    <w:rsid w:val="009E2A3B"/>
    <w:rsid w:val="009E2D6B"/>
    <w:rsid w:val="009E330C"/>
    <w:rsid w:val="009E3683"/>
    <w:rsid w:val="009E3D50"/>
    <w:rsid w:val="009E4ACF"/>
    <w:rsid w:val="009E52DE"/>
    <w:rsid w:val="009E5D5A"/>
    <w:rsid w:val="009E61B2"/>
    <w:rsid w:val="009E651C"/>
    <w:rsid w:val="009E7001"/>
    <w:rsid w:val="009E7E9A"/>
    <w:rsid w:val="009F2712"/>
    <w:rsid w:val="009F319E"/>
    <w:rsid w:val="009F3725"/>
    <w:rsid w:val="009F3B68"/>
    <w:rsid w:val="009F514B"/>
    <w:rsid w:val="009F5780"/>
    <w:rsid w:val="009F6481"/>
    <w:rsid w:val="009F6738"/>
    <w:rsid w:val="009F773A"/>
    <w:rsid w:val="00A001C2"/>
    <w:rsid w:val="00A005C4"/>
    <w:rsid w:val="00A008D5"/>
    <w:rsid w:val="00A013F6"/>
    <w:rsid w:val="00A015BD"/>
    <w:rsid w:val="00A01B62"/>
    <w:rsid w:val="00A0224A"/>
    <w:rsid w:val="00A02299"/>
    <w:rsid w:val="00A02329"/>
    <w:rsid w:val="00A02B68"/>
    <w:rsid w:val="00A02DE9"/>
    <w:rsid w:val="00A03AFD"/>
    <w:rsid w:val="00A0435B"/>
    <w:rsid w:val="00A056AE"/>
    <w:rsid w:val="00A05C21"/>
    <w:rsid w:val="00A05F2E"/>
    <w:rsid w:val="00A065DA"/>
    <w:rsid w:val="00A066F3"/>
    <w:rsid w:val="00A07D06"/>
    <w:rsid w:val="00A07D1F"/>
    <w:rsid w:val="00A10007"/>
    <w:rsid w:val="00A100DF"/>
    <w:rsid w:val="00A115BD"/>
    <w:rsid w:val="00A118EA"/>
    <w:rsid w:val="00A11B0A"/>
    <w:rsid w:val="00A11B7F"/>
    <w:rsid w:val="00A12574"/>
    <w:rsid w:val="00A13BF9"/>
    <w:rsid w:val="00A13DF5"/>
    <w:rsid w:val="00A13E74"/>
    <w:rsid w:val="00A145C3"/>
    <w:rsid w:val="00A148E9"/>
    <w:rsid w:val="00A149FB"/>
    <w:rsid w:val="00A14AB5"/>
    <w:rsid w:val="00A14F82"/>
    <w:rsid w:val="00A1614A"/>
    <w:rsid w:val="00A16E64"/>
    <w:rsid w:val="00A16EEB"/>
    <w:rsid w:val="00A17887"/>
    <w:rsid w:val="00A20490"/>
    <w:rsid w:val="00A20924"/>
    <w:rsid w:val="00A209E5"/>
    <w:rsid w:val="00A211ED"/>
    <w:rsid w:val="00A2124A"/>
    <w:rsid w:val="00A21A13"/>
    <w:rsid w:val="00A21F63"/>
    <w:rsid w:val="00A224BF"/>
    <w:rsid w:val="00A2254A"/>
    <w:rsid w:val="00A2282C"/>
    <w:rsid w:val="00A241FF"/>
    <w:rsid w:val="00A247C1"/>
    <w:rsid w:val="00A251B6"/>
    <w:rsid w:val="00A25900"/>
    <w:rsid w:val="00A265EB"/>
    <w:rsid w:val="00A26BBA"/>
    <w:rsid w:val="00A26EDB"/>
    <w:rsid w:val="00A270E3"/>
    <w:rsid w:val="00A30690"/>
    <w:rsid w:val="00A30C93"/>
    <w:rsid w:val="00A30EEC"/>
    <w:rsid w:val="00A311DF"/>
    <w:rsid w:val="00A31C13"/>
    <w:rsid w:val="00A31E60"/>
    <w:rsid w:val="00A32396"/>
    <w:rsid w:val="00A32650"/>
    <w:rsid w:val="00A32A24"/>
    <w:rsid w:val="00A32CAE"/>
    <w:rsid w:val="00A33690"/>
    <w:rsid w:val="00A33964"/>
    <w:rsid w:val="00A33ADC"/>
    <w:rsid w:val="00A33BC7"/>
    <w:rsid w:val="00A34593"/>
    <w:rsid w:val="00A35B64"/>
    <w:rsid w:val="00A36665"/>
    <w:rsid w:val="00A36F9A"/>
    <w:rsid w:val="00A37AF6"/>
    <w:rsid w:val="00A404F5"/>
    <w:rsid w:val="00A40BF3"/>
    <w:rsid w:val="00A40DC5"/>
    <w:rsid w:val="00A41036"/>
    <w:rsid w:val="00A414CB"/>
    <w:rsid w:val="00A41655"/>
    <w:rsid w:val="00A41E7C"/>
    <w:rsid w:val="00A433BC"/>
    <w:rsid w:val="00A43BD7"/>
    <w:rsid w:val="00A44336"/>
    <w:rsid w:val="00A445A4"/>
    <w:rsid w:val="00A44CDF"/>
    <w:rsid w:val="00A4544C"/>
    <w:rsid w:val="00A46253"/>
    <w:rsid w:val="00A46800"/>
    <w:rsid w:val="00A46A80"/>
    <w:rsid w:val="00A470FE"/>
    <w:rsid w:val="00A47DE5"/>
    <w:rsid w:val="00A501ED"/>
    <w:rsid w:val="00A50D50"/>
    <w:rsid w:val="00A51145"/>
    <w:rsid w:val="00A513B7"/>
    <w:rsid w:val="00A5177A"/>
    <w:rsid w:val="00A51D47"/>
    <w:rsid w:val="00A533F5"/>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D0E"/>
    <w:rsid w:val="00A71446"/>
    <w:rsid w:val="00A7238A"/>
    <w:rsid w:val="00A72503"/>
    <w:rsid w:val="00A73139"/>
    <w:rsid w:val="00A731C1"/>
    <w:rsid w:val="00A73350"/>
    <w:rsid w:val="00A73607"/>
    <w:rsid w:val="00A749E7"/>
    <w:rsid w:val="00A7504A"/>
    <w:rsid w:val="00A752C1"/>
    <w:rsid w:val="00A7532E"/>
    <w:rsid w:val="00A75617"/>
    <w:rsid w:val="00A75ABC"/>
    <w:rsid w:val="00A761D9"/>
    <w:rsid w:val="00A76266"/>
    <w:rsid w:val="00A774EF"/>
    <w:rsid w:val="00A776D6"/>
    <w:rsid w:val="00A7776D"/>
    <w:rsid w:val="00A813E1"/>
    <w:rsid w:val="00A821FA"/>
    <w:rsid w:val="00A822C8"/>
    <w:rsid w:val="00A82B53"/>
    <w:rsid w:val="00A84D4F"/>
    <w:rsid w:val="00A8506C"/>
    <w:rsid w:val="00A85171"/>
    <w:rsid w:val="00A85519"/>
    <w:rsid w:val="00A85988"/>
    <w:rsid w:val="00A87727"/>
    <w:rsid w:val="00A87833"/>
    <w:rsid w:val="00A87AF8"/>
    <w:rsid w:val="00A87DD0"/>
    <w:rsid w:val="00A87E96"/>
    <w:rsid w:val="00A87F9B"/>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6ED"/>
    <w:rsid w:val="00AA1286"/>
    <w:rsid w:val="00AA1831"/>
    <w:rsid w:val="00AA1B00"/>
    <w:rsid w:val="00AA2330"/>
    <w:rsid w:val="00AA233E"/>
    <w:rsid w:val="00AA24F0"/>
    <w:rsid w:val="00AA2C1B"/>
    <w:rsid w:val="00AA35C4"/>
    <w:rsid w:val="00AA3AE8"/>
    <w:rsid w:val="00AA3BB7"/>
    <w:rsid w:val="00AA3DF7"/>
    <w:rsid w:val="00AA416B"/>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7"/>
    <w:rsid w:val="00AB3869"/>
    <w:rsid w:val="00AB4306"/>
    <w:rsid w:val="00AB4A2F"/>
    <w:rsid w:val="00AB54C6"/>
    <w:rsid w:val="00AB5F25"/>
    <w:rsid w:val="00AB61CB"/>
    <w:rsid w:val="00AB65E6"/>
    <w:rsid w:val="00AB6D20"/>
    <w:rsid w:val="00AB6DAB"/>
    <w:rsid w:val="00AB732C"/>
    <w:rsid w:val="00AB7F8F"/>
    <w:rsid w:val="00AC046D"/>
    <w:rsid w:val="00AC0B2C"/>
    <w:rsid w:val="00AC131C"/>
    <w:rsid w:val="00AC2E1D"/>
    <w:rsid w:val="00AC37C0"/>
    <w:rsid w:val="00AC4EFE"/>
    <w:rsid w:val="00AC55E8"/>
    <w:rsid w:val="00AC57A8"/>
    <w:rsid w:val="00AC5851"/>
    <w:rsid w:val="00AC5B7D"/>
    <w:rsid w:val="00AC6898"/>
    <w:rsid w:val="00AC7C0E"/>
    <w:rsid w:val="00AD0826"/>
    <w:rsid w:val="00AD09A1"/>
    <w:rsid w:val="00AD10CC"/>
    <w:rsid w:val="00AD145C"/>
    <w:rsid w:val="00AD1557"/>
    <w:rsid w:val="00AD1877"/>
    <w:rsid w:val="00AD1B2C"/>
    <w:rsid w:val="00AD1FAD"/>
    <w:rsid w:val="00AD2859"/>
    <w:rsid w:val="00AD37A2"/>
    <w:rsid w:val="00AD38F2"/>
    <w:rsid w:val="00AD54A5"/>
    <w:rsid w:val="00AD5778"/>
    <w:rsid w:val="00AD5B19"/>
    <w:rsid w:val="00AD5D96"/>
    <w:rsid w:val="00AD6404"/>
    <w:rsid w:val="00AD664E"/>
    <w:rsid w:val="00AD6C78"/>
    <w:rsid w:val="00AD7295"/>
    <w:rsid w:val="00AD73A6"/>
    <w:rsid w:val="00AD7A4B"/>
    <w:rsid w:val="00AD7EF9"/>
    <w:rsid w:val="00AE019D"/>
    <w:rsid w:val="00AE032C"/>
    <w:rsid w:val="00AE06AB"/>
    <w:rsid w:val="00AE12B5"/>
    <w:rsid w:val="00AE18D0"/>
    <w:rsid w:val="00AE2003"/>
    <w:rsid w:val="00AE2BDA"/>
    <w:rsid w:val="00AE2CA8"/>
    <w:rsid w:val="00AE318A"/>
    <w:rsid w:val="00AE31B8"/>
    <w:rsid w:val="00AE35D4"/>
    <w:rsid w:val="00AE3787"/>
    <w:rsid w:val="00AE3D36"/>
    <w:rsid w:val="00AE3D9A"/>
    <w:rsid w:val="00AE3D9E"/>
    <w:rsid w:val="00AE3DFD"/>
    <w:rsid w:val="00AE4F68"/>
    <w:rsid w:val="00AE5785"/>
    <w:rsid w:val="00AE6172"/>
    <w:rsid w:val="00AE63A9"/>
    <w:rsid w:val="00AE6810"/>
    <w:rsid w:val="00AE69B6"/>
    <w:rsid w:val="00AE6F32"/>
    <w:rsid w:val="00AE73AF"/>
    <w:rsid w:val="00AE7A92"/>
    <w:rsid w:val="00AE7F67"/>
    <w:rsid w:val="00AF060E"/>
    <w:rsid w:val="00AF0D83"/>
    <w:rsid w:val="00AF188A"/>
    <w:rsid w:val="00AF1B2D"/>
    <w:rsid w:val="00AF260B"/>
    <w:rsid w:val="00AF2E35"/>
    <w:rsid w:val="00AF366D"/>
    <w:rsid w:val="00AF4D11"/>
    <w:rsid w:val="00AF4FC8"/>
    <w:rsid w:val="00AF50AA"/>
    <w:rsid w:val="00AF50ED"/>
    <w:rsid w:val="00AF7338"/>
    <w:rsid w:val="00B00002"/>
    <w:rsid w:val="00B005C3"/>
    <w:rsid w:val="00B00BB1"/>
    <w:rsid w:val="00B00FCA"/>
    <w:rsid w:val="00B00FD7"/>
    <w:rsid w:val="00B01110"/>
    <w:rsid w:val="00B01565"/>
    <w:rsid w:val="00B01573"/>
    <w:rsid w:val="00B019B4"/>
    <w:rsid w:val="00B02A8F"/>
    <w:rsid w:val="00B03ED0"/>
    <w:rsid w:val="00B03F22"/>
    <w:rsid w:val="00B03FDC"/>
    <w:rsid w:val="00B04CA6"/>
    <w:rsid w:val="00B05273"/>
    <w:rsid w:val="00B05BC9"/>
    <w:rsid w:val="00B07271"/>
    <w:rsid w:val="00B130FC"/>
    <w:rsid w:val="00B1341B"/>
    <w:rsid w:val="00B14005"/>
    <w:rsid w:val="00B143C9"/>
    <w:rsid w:val="00B14596"/>
    <w:rsid w:val="00B157AE"/>
    <w:rsid w:val="00B16DA2"/>
    <w:rsid w:val="00B17B3B"/>
    <w:rsid w:val="00B17C57"/>
    <w:rsid w:val="00B22269"/>
    <w:rsid w:val="00B22CE0"/>
    <w:rsid w:val="00B231D8"/>
    <w:rsid w:val="00B23D6F"/>
    <w:rsid w:val="00B247A1"/>
    <w:rsid w:val="00B24B02"/>
    <w:rsid w:val="00B25707"/>
    <w:rsid w:val="00B25904"/>
    <w:rsid w:val="00B25B7A"/>
    <w:rsid w:val="00B2622F"/>
    <w:rsid w:val="00B27E89"/>
    <w:rsid w:val="00B302F8"/>
    <w:rsid w:val="00B31677"/>
    <w:rsid w:val="00B32BFF"/>
    <w:rsid w:val="00B33C57"/>
    <w:rsid w:val="00B3451D"/>
    <w:rsid w:val="00B349C6"/>
    <w:rsid w:val="00B35057"/>
    <w:rsid w:val="00B35172"/>
    <w:rsid w:val="00B35353"/>
    <w:rsid w:val="00B354E3"/>
    <w:rsid w:val="00B360F4"/>
    <w:rsid w:val="00B36764"/>
    <w:rsid w:val="00B36FE4"/>
    <w:rsid w:val="00B3770E"/>
    <w:rsid w:val="00B3775B"/>
    <w:rsid w:val="00B37BFC"/>
    <w:rsid w:val="00B4004C"/>
    <w:rsid w:val="00B4022C"/>
    <w:rsid w:val="00B404F9"/>
    <w:rsid w:val="00B410AA"/>
    <w:rsid w:val="00B42827"/>
    <w:rsid w:val="00B42BB0"/>
    <w:rsid w:val="00B43751"/>
    <w:rsid w:val="00B43A60"/>
    <w:rsid w:val="00B44C17"/>
    <w:rsid w:val="00B44D2A"/>
    <w:rsid w:val="00B459CB"/>
    <w:rsid w:val="00B45D60"/>
    <w:rsid w:val="00B46552"/>
    <w:rsid w:val="00B46662"/>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73C0"/>
    <w:rsid w:val="00B57915"/>
    <w:rsid w:val="00B57A06"/>
    <w:rsid w:val="00B600AC"/>
    <w:rsid w:val="00B600EF"/>
    <w:rsid w:val="00B60956"/>
    <w:rsid w:val="00B60D55"/>
    <w:rsid w:val="00B610ED"/>
    <w:rsid w:val="00B61EA6"/>
    <w:rsid w:val="00B61EEF"/>
    <w:rsid w:val="00B625F7"/>
    <w:rsid w:val="00B6304B"/>
    <w:rsid w:val="00B6353A"/>
    <w:rsid w:val="00B649DA"/>
    <w:rsid w:val="00B6511F"/>
    <w:rsid w:val="00B65E23"/>
    <w:rsid w:val="00B65F81"/>
    <w:rsid w:val="00B667A2"/>
    <w:rsid w:val="00B669FF"/>
    <w:rsid w:val="00B66B7D"/>
    <w:rsid w:val="00B67B0E"/>
    <w:rsid w:val="00B67CC6"/>
    <w:rsid w:val="00B67FBE"/>
    <w:rsid w:val="00B72A7D"/>
    <w:rsid w:val="00B72F81"/>
    <w:rsid w:val="00B7324E"/>
    <w:rsid w:val="00B74414"/>
    <w:rsid w:val="00B74479"/>
    <w:rsid w:val="00B74549"/>
    <w:rsid w:val="00B7462B"/>
    <w:rsid w:val="00B74D2A"/>
    <w:rsid w:val="00B74FD0"/>
    <w:rsid w:val="00B7515D"/>
    <w:rsid w:val="00B753CC"/>
    <w:rsid w:val="00B7550E"/>
    <w:rsid w:val="00B7562E"/>
    <w:rsid w:val="00B759CA"/>
    <w:rsid w:val="00B769D6"/>
    <w:rsid w:val="00B77103"/>
    <w:rsid w:val="00B7779B"/>
    <w:rsid w:val="00B803A2"/>
    <w:rsid w:val="00B812F1"/>
    <w:rsid w:val="00B8137A"/>
    <w:rsid w:val="00B82012"/>
    <w:rsid w:val="00B82554"/>
    <w:rsid w:val="00B827B8"/>
    <w:rsid w:val="00B82961"/>
    <w:rsid w:val="00B83187"/>
    <w:rsid w:val="00B831F8"/>
    <w:rsid w:val="00B83E90"/>
    <w:rsid w:val="00B83F52"/>
    <w:rsid w:val="00B8471E"/>
    <w:rsid w:val="00B85B6E"/>
    <w:rsid w:val="00B86D6E"/>
    <w:rsid w:val="00B87228"/>
    <w:rsid w:val="00B87533"/>
    <w:rsid w:val="00B90002"/>
    <w:rsid w:val="00B9066C"/>
    <w:rsid w:val="00B90B57"/>
    <w:rsid w:val="00B91E6A"/>
    <w:rsid w:val="00B92433"/>
    <w:rsid w:val="00B92698"/>
    <w:rsid w:val="00B926FB"/>
    <w:rsid w:val="00B93591"/>
    <w:rsid w:val="00B935EA"/>
    <w:rsid w:val="00B93863"/>
    <w:rsid w:val="00B94813"/>
    <w:rsid w:val="00B94989"/>
    <w:rsid w:val="00B958E1"/>
    <w:rsid w:val="00B958ED"/>
    <w:rsid w:val="00B95AA3"/>
    <w:rsid w:val="00B95AE1"/>
    <w:rsid w:val="00B9663E"/>
    <w:rsid w:val="00B96898"/>
    <w:rsid w:val="00B96F48"/>
    <w:rsid w:val="00BA0049"/>
    <w:rsid w:val="00BA051C"/>
    <w:rsid w:val="00BA0550"/>
    <w:rsid w:val="00BA0CCA"/>
    <w:rsid w:val="00BA132F"/>
    <w:rsid w:val="00BA198F"/>
    <w:rsid w:val="00BA2A11"/>
    <w:rsid w:val="00BA2A79"/>
    <w:rsid w:val="00BA3CF8"/>
    <w:rsid w:val="00BA3F6C"/>
    <w:rsid w:val="00BA433C"/>
    <w:rsid w:val="00BA437D"/>
    <w:rsid w:val="00BA4D44"/>
    <w:rsid w:val="00BA5272"/>
    <w:rsid w:val="00BA53AB"/>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333F"/>
    <w:rsid w:val="00BB3A92"/>
    <w:rsid w:val="00BB533B"/>
    <w:rsid w:val="00BB5862"/>
    <w:rsid w:val="00BB58C6"/>
    <w:rsid w:val="00BB5BB1"/>
    <w:rsid w:val="00BB6045"/>
    <w:rsid w:val="00BB6982"/>
    <w:rsid w:val="00BB6E72"/>
    <w:rsid w:val="00BC00F6"/>
    <w:rsid w:val="00BC01FA"/>
    <w:rsid w:val="00BC02C1"/>
    <w:rsid w:val="00BC0669"/>
    <w:rsid w:val="00BC074E"/>
    <w:rsid w:val="00BC1476"/>
    <w:rsid w:val="00BC286C"/>
    <w:rsid w:val="00BC308A"/>
    <w:rsid w:val="00BC3A6B"/>
    <w:rsid w:val="00BC3A76"/>
    <w:rsid w:val="00BC4181"/>
    <w:rsid w:val="00BC4258"/>
    <w:rsid w:val="00BC5233"/>
    <w:rsid w:val="00BC5358"/>
    <w:rsid w:val="00BC5BD6"/>
    <w:rsid w:val="00BC7330"/>
    <w:rsid w:val="00BC7B46"/>
    <w:rsid w:val="00BD0165"/>
    <w:rsid w:val="00BD089E"/>
    <w:rsid w:val="00BD0B37"/>
    <w:rsid w:val="00BD0D76"/>
    <w:rsid w:val="00BD11CA"/>
    <w:rsid w:val="00BD1D50"/>
    <w:rsid w:val="00BD2918"/>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1E4"/>
    <w:rsid w:val="00BE1205"/>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DFE"/>
    <w:rsid w:val="00BF15E1"/>
    <w:rsid w:val="00BF2779"/>
    <w:rsid w:val="00BF2796"/>
    <w:rsid w:val="00BF28E4"/>
    <w:rsid w:val="00BF2A5E"/>
    <w:rsid w:val="00BF307D"/>
    <w:rsid w:val="00BF336B"/>
    <w:rsid w:val="00BF3537"/>
    <w:rsid w:val="00BF3DEC"/>
    <w:rsid w:val="00BF49F8"/>
    <w:rsid w:val="00BF5143"/>
    <w:rsid w:val="00BF5649"/>
    <w:rsid w:val="00BF5A3B"/>
    <w:rsid w:val="00BF5AA0"/>
    <w:rsid w:val="00BF7793"/>
    <w:rsid w:val="00C00AE3"/>
    <w:rsid w:val="00C0134A"/>
    <w:rsid w:val="00C013A5"/>
    <w:rsid w:val="00C0179C"/>
    <w:rsid w:val="00C024AC"/>
    <w:rsid w:val="00C0271F"/>
    <w:rsid w:val="00C02C71"/>
    <w:rsid w:val="00C0304D"/>
    <w:rsid w:val="00C03741"/>
    <w:rsid w:val="00C04F08"/>
    <w:rsid w:val="00C0500A"/>
    <w:rsid w:val="00C0553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4B30"/>
    <w:rsid w:val="00C25B36"/>
    <w:rsid w:val="00C260D0"/>
    <w:rsid w:val="00C26C62"/>
    <w:rsid w:val="00C26E94"/>
    <w:rsid w:val="00C27451"/>
    <w:rsid w:val="00C278DD"/>
    <w:rsid w:val="00C27C0A"/>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983"/>
    <w:rsid w:val="00C46FEF"/>
    <w:rsid w:val="00C50540"/>
    <w:rsid w:val="00C50925"/>
    <w:rsid w:val="00C50C2D"/>
    <w:rsid w:val="00C513FA"/>
    <w:rsid w:val="00C516B5"/>
    <w:rsid w:val="00C51776"/>
    <w:rsid w:val="00C51F9D"/>
    <w:rsid w:val="00C523D8"/>
    <w:rsid w:val="00C528C4"/>
    <w:rsid w:val="00C52BBE"/>
    <w:rsid w:val="00C52ED7"/>
    <w:rsid w:val="00C54F1A"/>
    <w:rsid w:val="00C55037"/>
    <w:rsid w:val="00C550DE"/>
    <w:rsid w:val="00C551A7"/>
    <w:rsid w:val="00C55277"/>
    <w:rsid w:val="00C5527C"/>
    <w:rsid w:val="00C603F8"/>
    <w:rsid w:val="00C61658"/>
    <w:rsid w:val="00C61BB9"/>
    <w:rsid w:val="00C61C29"/>
    <w:rsid w:val="00C6224C"/>
    <w:rsid w:val="00C6235B"/>
    <w:rsid w:val="00C629A2"/>
    <w:rsid w:val="00C6418D"/>
    <w:rsid w:val="00C64333"/>
    <w:rsid w:val="00C648C3"/>
    <w:rsid w:val="00C648FE"/>
    <w:rsid w:val="00C64A6D"/>
    <w:rsid w:val="00C64D5C"/>
    <w:rsid w:val="00C64EB1"/>
    <w:rsid w:val="00C65D1D"/>
    <w:rsid w:val="00C66FCC"/>
    <w:rsid w:val="00C67900"/>
    <w:rsid w:val="00C67A09"/>
    <w:rsid w:val="00C70371"/>
    <w:rsid w:val="00C703FB"/>
    <w:rsid w:val="00C7062D"/>
    <w:rsid w:val="00C706D5"/>
    <w:rsid w:val="00C71A96"/>
    <w:rsid w:val="00C72184"/>
    <w:rsid w:val="00C7261E"/>
    <w:rsid w:val="00C73120"/>
    <w:rsid w:val="00C734D6"/>
    <w:rsid w:val="00C74839"/>
    <w:rsid w:val="00C753E9"/>
    <w:rsid w:val="00C75857"/>
    <w:rsid w:val="00C75C72"/>
    <w:rsid w:val="00C75FC0"/>
    <w:rsid w:val="00C761CF"/>
    <w:rsid w:val="00C7775E"/>
    <w:rsid w:val="00C778E3"/>
    <w:rsid w:val="00C77EFD"/>
    <w:rsid w:val="00C801E2"/>
    <w:rsid w:val="00C814BB"/>
    <w:rsid w:val="00C815A2"/>
    <w:rsid w:val="00C81AD0"/>
    <w:rsid w:val="00C81C13"/>
    <w:rsid w:val="00C81E42"/>
    <w:rsid w:val="00C8203D"/>
    <w:rsid w:val="00C82211"/>
    <w:rsid w:val="00C825B7"/>
    <w:rsid w:val="00C8271C"/>
    <w:rsid w:val="00C82786"/>
    <w:rsid w:val="00C82C25"/>
    <w:rsid w:val="00C82C85"/>
    <w:rsid w:val="00C82DC3"/>
    <w:rsid w:val="00C83022"/>
    <w:rsid w:val="00C83C18"/>
    <w:rsid w:val="00C83ECF"/>
    <w:rsid w:val="00C842E5"/>
    <w:rsid w:val="00C8431F"/>
    <w:rsid w:val="00C84EAD"/>
    <w:rsid w:val="00C852BF"/>
    <w:rsid w:val="00C8539C"/>
    <w:rsid w:val="00C85581"/>
    <w:rsid w:val="00C855FF"/>
    <w:rsid w:val="00C86338"/>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EA3"/>
    <w:rsid w:val="00C946CA"/>
    <w:rsid w:val="00C94CE0"/>
    <w:rsid w:val="00C95174"/>
    <w:rsid w:val="00C95336"/>
    <w:rsid w:val="00C957D1"/>
    <w:rsid w:val="00C95AE7"/>
    <w:rsid w:val="00C9632E"/>
    <w:rsid w:val="00CA03AE"/>
    <w:rsid w:val="00CA05AF"/>
    <w:rsid w:val="00CA1053"/>
    <w:rsid w:val="00CA1450"/>
    <w:rsid w:val="00CA18CD"/>
    <w:rsid w:val="00CA1A4B"/>
    <w:rsid w:val="00CA223D"/>
    <w:rsid w:val="00CA2651"/>
    <w:rsid w:val="00CA4729"/>
    <w:rsid w:val="00CA486A"/>
    <w:rsid w:val="00CA53D9"/>
    <w:rsid w:val="00CA580A"/>
    <w:rsid w:val="00CA6745"/>
    <w:rsid w:val="00CA6E7A"/>
    <w:rsid w:val="00CA7958"/>
    <w:rsid w:val="00CA7A76"/>
    <w:rsid w:val="00CB0AFE"/>
    <w:rsid w:val="00CB1292"/>
    <w:rsid w:val="00CB17FA"/>
    <w:rsid w:val="00CB2B74"/>
    <w:rsid w:val="00CB2F8E"/>
    <w:rsid w:val="00CB308F"/>
    <w:rsid w:val="00CB36DB"/>
    <w:rsid w:val="00CB3B68"/>
    <w:rsid w:val="00CB3B9E"/>
    <w:rsid w:val="00CB4018"/>
    <w:rsid w:val="00CB4336"/>
    <w:rsid w:val="00CB44B3"/>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62DE"/>
    <w:rsid w:val="00CC66AB"/>
    <w:rsid w:val="00CC6A0B"/>
    <w:rsid w:val="00CC76EC"/>
    <w:rsid w:val="00CC7A3D"/>
    <w:rsid w:val="00CC7F06"/>
    <w:rsid w:val="00CD00A2"/>
    <w:rsid w:val="00CD061E"/>
    <w:rsid w:val="00CD2A35"/>
    <w:rsid w:val="00CD2FE9"/>
    <w:rsid w:val="00CD3722"/>
    <w:rsid w:val="00CD3DC3"/>
    <w:rsid w:val="00CD4156"/>
    <w:rsid w:val="00CD4295"/>
    <w:rsid w:val="00CD52FF"/>
    <w:rsid w:val="00CD53DD"/>
    <w:rsid w:val="00CD58DA"/>
    <w:rsid w:val="00CD5E27"/>
    <w:rsid w:val="00CD6537"/>
    <w:rsid w:val="00CD6D5B"/>
    <w:rsid w:val="00CE1708"/>
    <w:rsid w:val="00CE1B75"/>
    <w:rsid w:val="00CE28F4"/>
    <w:rsid w:val="00CE2940"/>
    <w:rsid w:val="00CE3583"/>
    <w:rsid w:val="00CE36FC"/>
    <w:rsid w:val="00CE4CFE"/>
    <w:rsid w:val="00CE54E1"/>
    <w:rsid w:val="00CE5DCB"/>
    <w:rsid w:val="00CE6505"/>
    <w:rsid w:val="00CE6D4C"/>
    <w:rsid w:val="00CE76C3"/>
    <w:rsid w:val="00CE7722"/>
    <w:rsid w:val="00CE7D36"/>
    <w:rsid w:val="00CF1302"/>
    <w:rsid w:val="00CF170A"/>
    <w:rsid w:val="00CF2F1A"/>
    <w:rsid w:val="00CF364D"/>
    <w:rsid w:val="00CF5003"/>
    <w:rsid w:val="00CF527A"/>
    <w:rsid w:val="00CF5483"/>
    <w:rsid w:val="00CF5A45"/>
    <w:rsid w:val="00CF5FFD"/>
    <w:rsid w:val="00CF68C6"/>
    <w:rsid w:val="00CF6F37"/>
    <w:rsid w:val="00CF776B"/>
    <w:rsid w:val="00CF7BFA"/>
    <w:rsid w:val="00D00104"/>
    <w:rsid w:val="00D002EE"/>
    <w:rsid w:val="00D0089E"/>
    <w:rsid w:val="00D00EB2"/>
    <w:rsid w:val="00D02345"/>
    <w:rsid w:val="00D025BA"/>
    <w:rsid w:val="00D042DA"/>
    <w:rsid w:val="00D04739"/>
    <w:rsid w:val="00D05310"/>
    <w:rsid w:val="00D05D46"/>
    <w:rsid w:val="00D05DEF"/>
    <w:rsid w:val="00D05DFD"/>
    <w:rsid w:val="00D062BC"/>
    <w:rsid w:val="00D06CB3"/>
    <w:rsid w:val="00D06D9E"/>
    <w:rsid w:val="00D10A8A"/>
    <w:rsid w:val="00D10E32"/>
    <w:rsid w:val="00D11812"/>
    <w:rsid w:val="00D11FF3"/>
    <w:rsid w:val="00D12249"/>
    <w:rsid w:val="00D128BD"/>
    <w:rsid w:val="00D133EC"/>
    <w:rsid w:val="00D13F9A"/>
    <w:rsid w:val="00D15026"/>
    <w:rsid w:val="00D15595"/>
    <w:rsid w:val="00D155C7"/>
    <w:rsid w:val="00D1622E"/>
    <w:rsid w:val="00D16FD7"/>
    <w:rsid w:val="00D176C3"/>
    <w:rsid w:val="00D179B2"/>
    <w:rsid w:val="00D17AFC"/>
    <w:rsid w:val="00D17D13"/>
    <w:rsid w:val="00D20876"/>
    <w:rsid w:val="00D2151F"/>
    <w:rsid w:val="00D21591"/>
    <w:rsid w:val="00D2171D"/>
    <w:rsid w:val="00D2304F"/>
    <w:rsid w:val="00D2322F"/>
    <w:rsid w:val="00D23A60"/>
    <w:rsid w:val="00D24549"/>
    <w:rsid w:val="00D2454C"/>
    <w:rsid w:val="00D24988"/>
    <w:rsid w:val="00D26578"/>
    <w:rsid w:val="00D269C4"/>
    <w:rsid w:val="00D26B5C"/>
    <w:rsid w:val="00D270AC"/>
    <w:rsid w:val="00D275CB"/>
    <w:rsid w:val="00D303E2"/>
    <w:rsid w:val="00D30A6B"/>
    <w:rsid w:val="00D30EC0"/>
    <w:rsid w:val="00D30F59"/>
    <w:rsid w:val="00D31082"/>
    <w:rsid w:val="00D32C8D"/>
    <w:rsid w:val="00D335C2"/>
    <w:rsid w:val="00D33C8E"/>
    <w:rsid w:val="00D33FF9"/>
    <w:rsid w:val="00D340CE"/>
    <w:rsid w:val="00D34FFA"/>
    <w:rsid w:val="00D35A59"/>
    <w:rsid w:val="00D36079"/>
    <w:rsid w:val="00D36400"/>
    <w:rsid w:val="00D36E3C"/>
    <w:rsid w:val="00D36FE0"/>
    <w:rsid w:val="00D403F6"/>
    <w:rsid w:val="00D40409"/>
    <w:rsid w:val="00D40B84"/>
    <w:rsid w:val="00D40ED0"/>
    <w:rsid w:val="00D41C53"/>
    <w:rsid w:val="00D41EB9"/>
    <w:rsid w:val="00D424E9"/>
    <w:rsid w:val="00D4256A"/>
    <w:rsid w:val="00D42940"/>
    <w:rsid w:val="00D42A71"/>
    <w:rsid w:val="00D42D8E"/>
    <w:rsid w:val="00D43C87"/>
    <w:rsid w:val="00D44577"/>
    <w:rsid w:val="00D46A1F"/>
    <w:rsid w:val="00D46DBC"/>
    <w:rsid w:val="00D50D0C"/>
    <w:rsid w:val="00D51402"/>
    <w:rsid w:val="00D5194A"/>
    <w:rsid w:val="00D521EC"/>
    <w:rsid w:val="00D532AF"/>
    <w:rsid w:val="00D53481"/>
    <w:rsid w:val="00D539DF"/>
    <w:rsid w:val="00D551B5"/>
    <w:rsid w:val="00D5534A"/>
    <w:rsid w:val="00D5535F"/>
    <w:rsid w:val="00D5589D"/>
    <w:rsid w:val="00D56082"/>
    <w:rsid w:val="00D561A3"/>
    <w:rsid w:val="00D5645D"/>
    <w:rsid w:val="00D57828"/>
    <w:rsid w:val="00D57A05"/>
    <w:rsid w:val="00D57C9A"/>
    <w:rsid w:val="00D606AB"/>
    <w:rsid w:val="00D60B1C"/>
    <w:rsid w:val="00D61377"/>
    <w:rsid w:val="00D61688"/>
    <w:rsid w:val="00D616FE"/>
    <w:rsid w:val="00D61963"/>
    <w:rsid w:val="00D61EF8"/>
    <w:rsid w:val="00D621C1"/>
    <w:rsid w:val="00D62381"/>
    <w:rsid w:val="00D624D2"/>
    <w:rsid w:val="00D62C0E"/>
    <w:rsid w:val="00D6482F"/>
    <w:rsid w:val="00D64E98"/>
    <w:rsid w:val="00D65D0E"/>
    <w:rsid w:val="00D65EA7"/>
    <w:rsid w:val="00D674C7"/>
    <w:rsid w:val="00D675DE"/>
    <w:rsid w:val="00D676D2"/>
    <w:rsid w:val="00D6773E"/>
    <w:rsid w:val="00D6774B"/>
    <w:rsid w:val="00D67944"/>
    <w:rsid w:val="00D679F3"/>
    <w:rsid w:val="00D70713"/>
    <w:rsid w:val="00D71BDC"/>
    <w:rsid w:val="00D71DDC"/>
    <w:rsid w:val="00D7299A"/>
    <w:rsid w:val="00D72CE2"/>
    <w:rsid w:val="00D72F30"/>
    <w:rsid w:val="00D7467E"/>
    <w:rsid w:val="00D75078"/>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41F"/>
    <w:rsid w:val="00D86A3B"/>
    <w:rsid w:val="00D871B2"/>
    <w:rsid w:val="00D9046D"/>
    <w:rsid w:val="00D90810"/>
    <w:rsid w:val="00D90B30"/>
    <w:rsid w:val="00D916FE"/>
    <w:rsid w:val="00D9247C"/>
    <w:rsid w:val="00D9270F"/>
    <w:rsid w:val="00D92E05"/>
    <w:rsid w:val="00D93238"/>
    <w:rsid w:val="00D933FE"/>
    <w:rsid w:val="00D9341C"/>
    <w:rsid w:val="00D93552"/>
    <w:rsid w:val="00D939E1"/>
    <w:rsid w:val="00D95201"/>
    <w:rsid w:val="00D952C0"/>
    <w:rsid w:val="00D960DC"/>
    <w:rsid w:val="00D96E98"/>
    <w:rsid w:val="00D975BD"/>
    <w:rsid w:val="00D97E6D"/>
    <w:rsid w:val="00DA01BC"/>
    <w:rsid w:val="00DA0607"/>
    <w:rsid w:val="00DA0C23"/>
    <w:rsid w:val="00DA135B"/>
    <w:rsid w:val="00DA1A9D"/>
    <w:rsid w:val="00DA2681"/>
    <w:rsid w:val="00DA29EA"/>
    <w:rsid w:val="00DA35D4"/>
    <w:rsid w:val="00DA3B22"/>
    <w:rsid w:val="00DA3D75"/>
    <w:rsid w:val="00DA40D8"/>
    <w:rsid w:val="00DA4E57"/>
    <w:rsid w:val="00DA50E4"/>
    <w:rsid w:val="00DA5243"/>
    <w:rsid w:val="00DA53DE"/>
    <w:rsid w:val="00DA56BE"/>
    <w:rsid w:val="00DA6262"/>
    <w:rsid w:val="00DA66F8"/>
    <w:rsid w:val="00DA68C1"/>
    <w:rsid w:val="00DA7064"/>
    <w:rsid w:val="00DA72E6"/>
    <w:rsid w:val="00DA7D2D"/>
    <w:rsid w:val="00DB06C8"/>
    <w:rsid w:val="00DB07F6"/>
    <w:rsid w:val="00DB0830"/>
    <w:rsid w:val="00DB088F"/>
    <w:rsid w:val="00DB0E54"/>
    <w:rsid w:val="00DB3118"/>
    <w:rsid w:val="00DB39AC"/>
    <w:rsid w:val="00DB3D49"/>
    <w:rsid w:val="00DB3E24"/>
    <w:rsid w:val="00DB3FE6"/>
    <w:rsid w:val="00DB40C3"/>
    <w:rsid w:val="00DB5B93"/>
    <w:rsid w:val="00DB6232"/>
    <w:rsid w:val="00DB6974"/>
    <w:rsid w:val="00DB747C"/>
    <w:rsid w:val="00DB7B70"/>
    <w:rsid w:val="00DC0651"/>
    <w:rsid w:val="00DC193A"/>
    <w:rsid w:val="00DC2F00"/>
    <w:rsid w:val="00DC3CB4"/>
    <w:rsid w:val="00DC3DE3"/>
    <w:rsid w:val="00DC49F1"/>
    <w:rsid w:val="00DC4EE2"/>
    <w:rsid w:val="00DC55FC"/>
    <w:rsid w:val="00DC5BF0"/>
    <w:rsid w:val="00DC683A"/>
    <w:rsid w:val="00DC6B28"/>
    <w:rsid w:val="00DC7034"/>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E63"/>
    <w:rsid w:val="00DF384E"/>
    <w:rsid w:val="00DF3BC6"/>
    <w:rsid w:val="00DF4895"/>
    <w:rsid w:val="00DF4C61"/>
    <w:rsid w:val="00DF4DD7"/>
    <w:rsid w:val="00DF50A8"/>
    <w:rsid w:val="00DF54AE"/>
    <w:rsid w:val="00DF58A0"/>
    <w:rsid w:val="00DF5AC5"/>
    <w:rsid w:val="00DF60A6"/>
    <w:rsid w:val="00DF701D"/>
    <w:rsid w:val="00DF75F7"/>
    <w:rsid w:val="00DF7783"/>
    <w:rsid w:val="00DF7A31"/>
    <w:rsid w:val="00DF7EF7"/>
    <w:rsid w:val="00E0028E"/>
    <w:rsid w:val="00E00C1A"/>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640"/>
    <w:rsid w:val="00E14764"/>
    <w:rsid w:val="00E14B7C"/>
    <w:rsid w:val="00E14D22"/>
    <w:rsid w:val="00E157D2"/>
    <w:rsid w:val="00E15B35"/>
    <w:rsid w:val="00E160CC"/>
    <w:rsid w:val="00E16163"/>
    <w:rsid w:val="00E16F19"/>
    <w:rsid w:val="00E17FBF"/>
    <w:rsid w:val="00E21600"/>
    <w:rsid w:val="00E21EC9"/>
    <w:rsid w:val="00E227DB"/>
    <w:rsid w:val="00E22C30"/>
    <w:rsid w:val="00E22DFD"/>
    <w:rsid w:val="00E232C2"/>
    <w:rsid w:val="00E2396C"/>
    <w:rsid w:val="00E240FB"/>
    <w:rsid w:val="00E24801"/>
    <w:rsid w:val="00E253F4"/>
    <w:rsid w:val="00E254FA"/>
    <w:rsid w:val="00E258DF"/>
    <w:rsid w:val="00E265CD"/>
    <w:rsid w:val="00E26AAA"/>
    <w:rsid w:val="00E27A40"/>
    <w:rsid w:val="00E30501"/>
    <w:rsid w:val="00E30944"/>
    <w:rsid w:val="00E30BEB"/>
    <w:rsid w:val="00E30F2E"/>
    <w:rsid w:val="00E31A12"/>
    <w:rsid w:val="00E31AEA"/>
    <w:rsid w:val="00E322B5"/>
    <w:rsid w:val="00E328F1"/>
    <w:rsid w:val="00E32AF5"/>
    <w:rsid w:val="00E32D3B"/>
    <w:rsid w:val="00E3320C"/>
    <w:rsid w:val="00E3347B"/>
    <w:rsid w:val="00E34D0E"/>
    <w:rsid w:val="00E34EBB"/>
    <w:rsid w:val="00E36992"/>
    <w:rsid w:val="00E36CAE"/>
    <w:rsid w:val="00E374FC"/>
    <w:rsid w:val="00E4017E"/>
    <w:rsid w:val="00E40D8C"/>
    <w:rsid w:val="00E40E82"/>
    <w:rsid w:val="00E40F57"/>
    <w:rsid w:val="00E42B74"/>
    <w:rsid w:val="00E43311"/>
    <w:rsid w:val="00E43CD1"/>
    <w:rsid w:val="00E43EF4"/>
    <w:rsid w:val="00E45192"/>
    <w:rsid w:val="00E451BC"/>
    <w:rsid w:val="00E4529E"/>
    <w:rsid w:val="00E45711"/>
    <w:rsid w:val="00E45BE8"/>
    <w:rsid w:val="00E46C96"/>
    <w:rsid w:val="00E46F18"/>
    <w:rsid w:val="00E47372"/>
    <w:rsid w:val="00E47607"/>
    <w:rsid w:val="00E47894"/>
    <w:rsid w:val="00E47BE3"/>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7B02"/>
    <w:rsid w:val="00E57D2D"/>
    <w:rsid w:val="00E57D3B"/>
    <w:rsid w:val="00E60279"/>
    <w:rsid w:val="00E60482"/>
    <w:rsid w:val="00E60780"/>
    <w:rsid w:val="00E622CA"/>
    <w:rsid w:val="00E62526"/>
    <w:rsid w:val="00E63048"/>
    <w:rsid w:val="00E6329B"/>
    <w:rsid w:val="00E635A7"/>
    <w:rsid w:val="00E63650"/>
    <w:rsid w:val="00E63856"/>
    <w:rsid w:val="00E639E5"/>
    <w:rsid w:val="00E63AC9"/>
    <w:rsid w:val="00E640C9"/>
    <w:rsid w:val="00E64412"/>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826"/>
    <w:rsid w:val="00E72EF7"/>
    <w:rsid w:val="00E7303A"/>
    <w:rsid w:val="00E73CD3"/>
    <w:rsid w:val="00E74269"/>
    <w:rsid w:val="00E742DC"/>
    <w:rsid w:val="00E74C66"/>
    <w:rsid w:val="00E75635"/>
    <w:rsid w:val="00E7591E"/>
    <w:rsid w:val="00E75DC3"/>
    <w:rsid w:val="00E75FC7"/>
    <w:rsid w:val="00E76A2E"/>
    <w:rsid w:val="00E76DAB"/>
    <w:rsid w:val="00E772A6"/>
    <w:rsid w:val="00E800A0"/>
    <w:rsid w:val="00E8115B"/>
    <w:rsid w:val="00E83DDE"/>
    <w:rsid w:val="00E84DCF"/>
    <w:rsid w:val="00E86155"/>
    <w:rsid w:val="00E863C9"/>
    <w:rsid w:val="00E87BC6"/>
    <w:rsid w:val="00E910C3"/>
    <w:rsid w:val="00E912D4"/>
    <w:rsid w:val="00E915CF"/>
    <w:rsid w:val="00E91AAD"/>
    <w:rsid w:val="00E91F6F"/>
    <w:rsid w:val="00E92164"/>
    <w:rsid w:val="00E923FC"/>
    <w:rsid w:val="00E9254F"/>
    <w:rsid w:val="00E92727"/>
    <w:rsid w:val="00E9314C"/>
    <w:rsid w:val="00E93707"/>
    <w:rsid w:val="00E939D5"/>
    <w:rsid w:val="00E940CF"/>
    <w:rsid w:val="00E94EEA"/>
    <w:rsid w:val="00E9535F"/>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40EF"/>
    <w:rsid w:val="00EB4229"/>
    <w:rsid w:val="00EB47B4"/>
    <w:rsid w:val="00EB5618"/>
    <w:rsid w:val="00EB587F"/>
    <w:rsid w:val="00EB5BF0"/>
    <w:rsid w:val="00EB62F6"/>
    <w:rsid w:val="00EB68D3"/>
    <w:rsid w:val="00EB700C"/>
    <w:rsid w:val="00EB7455"/>
    <w:rsid w:val="00EB7D5B"/>
    <w:rsid w:val="00EC1274"/>
    <w:rsid w:val="00EC179E"/>
    <w:rsid w:val="00EC2940"/>
    <w:rsid w:val="00EC2D0E"/>
    <w:rsid w:val="00EC2EB0"/>
    <w:rsid w:val="00EC3659"/>
    <w:rsid w:val="00EC3729"/>
    <w:rsid w:val="00EC38B7"/>
    <w:rsid w:val="00EC3A90"/>
    <w:rsid w:val="00EC3BA2"/>
    <w:rsid w:val="00EC4232"/>
    <w:rsid w:val="00EC4A47"/>
    <w:rsid w:val="00EC4B34"/>
    <w:rsid w:val="00EC7EEF"/>
    <w:rsid w:val="00ED04E5"/>
    <w:rsid w:val="00ED088A"/>
    <w:rsid w:val="00ED0A36"/>
    <w:rsid w:val="00ED1125"/>
    <w:rsid w:val="00ED1896"/>
    <w:rsid w:val="00ED191F"/>
    <w:rsid w:val="00ED1A0E"/>
    <w:rsid w:val="00ED2DE4"/>
    <w:rsid w:val="00ED2E38"/>
    <w:rsid w:val="00ED40FF"/>
    <w:rsid w:val="00ED434D"/>
    <w:rsid w:val="00ED45B0"/>
    <w:rsid w:val="00ED4D0B"/>
    <w:rsid w:val="00ED53A6"/>
    <w:rsid w:val="00ED5FF8"/>
    <w:rsid w:val="00ED6653"/>
    <w:rsid w:val="00ED6714"/>
    <w:rsid w:val="00ED6D1D"/>
    <w:rsid w:val="00EE0F7A"/>
    <w:rsid w:val="00EE10A8"/>
    <w:rsid w:val="00EE1166"/>
    <w:rsid w:val="00EE251E"/>
    <w:rsid w:val="00EE26F6"/>
    <w:rsid w:val="00EE3277"/>
    <w:rsid w:val="00EE35EF"/>
    <w:rsid w:val="00EE37D8"/>
    <w:rsid w:val="00EE37E0"/>
    <w:rsid w:val="00EE3C58"/>
    <w:rsid w:val="00EE3FD6"/>
    <w:rsid w:val="00EE44FD"/>
    <w:rsid w:val="00EE47FA"/>
    <w:rsid w:val="00EE4865"/>
    <w:rsid w:val="00EE6502"/>
    <w:rsid w:val="00EE68F3"/>
    <w:rsid w:val="00EE68F4"/>
    <w:rsid w:val="00EE7511"/>
    <w:rsid w:val="00EF01A6"/>
    <w:rsid w:val="00EF0423"/>
    <w:rsid w:val="00EF170B"/>
    <w:rsid w:val="00EF1D50"/>
    <w:rsid w:val="00EF2CAC"/>
    <w:rsid w:val="00EF3737"/>
    <w:rsid w:val="00EF37AF"/>
    <w:rsid w:val="00EF4866"/>
    <w:rsid w:val="00EF4AB6"/>
    <w:rsid w:val="00EF4FA5"/>
    <w:rsid w:val="00EF5280"/>
    <w:rsid w:val="00EF5608"/>
    <w:rsid w:val="00EF56E8"/>
    <w:rsid w:val="00EF6495"/>
    <w:rsid w:val="00EF6E66"/>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36F"/>
    <w:rsid w:val="00F066AE"/>
    <w:rsid w:val="00F068E9"/>
    <w:rsid w:val="00F07716"/>
    <w:rsid w:val="00F07CAC"/>
    <w:rsid w:val="00F10D41"/>
    <w:rsid w:val="00F10E50"/>
    <w:rsid w:val="00F11F3E"/>
    <w:rsid w:val="00F11FFD"/>
    <w:rsid w:val="00F12E18"/>
    <w:rsid w:val="00F13738"/>
    <w:rsid w:val="00F151B3"/>
    <w:rsid w:val="00F15F5E"/>
    <w:rsid w:val="00F16510"/>
    <w:rsid w:val="00F165D9"/>
    <w:rsid w:val="00F16CF8"/>
    <w:rsid w:val="00F17491"/>
    <w:rsid w:val="00F20447"/>
    <w:rsid w:val="00F209BD"/>
    <w:rsid w:val="00F21396"/>
    <w:rsid w:val="00F21C57"/>
    <w:rsid w:val="00F2223C"/>
    <w:rsid w:val="00F22245"/>
    <w:rsid w:val="00F22C5C"/>
    <w:rsid w:val="00F233B1"/>
    <w:rsid w:val="00F23E4C"/>
    <w:rsid w:val="00F23EA5"/>
    <w:rsid w:val="00F24BF4"/>
    <w:rsid w:val="00F25004"/>
    <w:rsid w:val="00F25E7B"/>
    <w:rsid w:val="00F25EE8"/>
    <w:rsid w:val="00F27B4C"/>
    <w:rsid w:val="00F31913"/>
    <w:rsid w:val="00F31D6D"/>
    <w:rsid w:val="00F33D9D"/>
    <w:rsid w:val="00F33F0C"/>
    <w:rsid w:val="00F34B01"/>
    <w:rsid w:val="00F34F13"/>
    <w:rsid w:val="00F3525D"/>
    <w:rsid w:val="00F36005"/>
    <w:rsid w:val="00F37496"/>
    <w:rsid w:val="00F378AA"/>
    <w:rsid w:val="00F40410"/>
    <w:rsid w:val="00F406F6"/>
    <w:rsid w:val="00F40885"/>
    <w:rsid w:val="00F408EC"/>
    <w:rsid w:val="00F409E5"/>
    <w:rsid w:val="00F40C84"/>
    <w:rsid w:val="00F40E7E"/>
    <w:rsid w:val="00F417F4"/>
    <w:rsid w:val="00F41913"/>
    <w:rsid w:val="00F4209B"/>
    <w:rsid w:val="00F421D1"/>
    <w:rsid w:val="00F43377"/>
    <w:rsid w:val="00F43410"/>
    <w:rsid w:val="00F43BD0"/>
    <w:rsid w:val="00F4425C"/>
    <w:rsid w:val="00F452F4"/>
    <w:rsid w:val="00F4597F"/>
    <w:rsid w:val="00F45B00"/>
    <w:rsid w:val="00F45B99"/>
    <w:rsid w:val="00F46D80"/>
    <w:rsid w:val="00F476CB"/>
    <w:rsid w:val="00F5025C"/>
    <w:rsid w:val="00F50655"/>
    <w:rsid w:val="00F50D31"/>
    <w:rsid w:val="00F50FB8"/>
    <w:rsid w:val="00F51A8D"/>
    <w:rsid w:val="00F52737"/>
    <w:rsid w:val="00F528ED"/>
    <w:rsid w:val="00F531C7"/>
    <w:rsid w:val="00F53A45"/>
    <w:rsid w:val="00F54D8A"/>
    <w:rsid w:val="00F55A1A"/>
    <w:rsid w:val="00F56027"/>
    <w:rsid w:val="00F56341"/>
    <w:rsid w:val="00F56500"/>
    <w:rsid w:val="00F56A1B"/>
    <w:rsid w:val="00F57008"/>
    <w:rsid w:val="00F57697"/>
    <w:rsid w:val="00F60932"/>
    <w:rsid w:val="00F621B6"/>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2182"/>
    <w:rsid w:val="00F723D7"/>
    <w:rsid w:val="00F724B1"/>
    <w:rsid w:val="00F728E1"/>
    <w:rsid w:val="00F7370A"/>
    <w:rsid w:val="00F73AB3"/>
    <w:rsid w:val="00F74E83"/>
    <w:rsid w:val="00F74ED7"/>
    <w:rsid w:val="00F75FED"/>
    <w:rsid w:val="00F7610B"/>
    <w:rsid w:val="00F77676"/>
    <w:rsid w:val="00F776DA"/>
    <w:rsid w:val="00F77BCA"/>
    <w:rsid w:val="00F77D33"/>
    <w:rsid w:val="00F80CF2"/>
    <w:rsid w:val="00F8128E"/>
    <w:rsid w:val="00F816D4"/>
    <w:rsid w:val="00F81D53"/>
    <w:rsid w:val="00F82DCB"/>
    <w:rsid w:val="00F830B5"/>
    <w:rsid w:val="00F83D65"/>
    <w:rsid w:val="00F850B9"/>
    <w:rsid w:val="00F852DB"/>
    <w:rsid w:val="00F857CC"/>
    <w:rsid w:val="00F87D1A"/>
    <w:rsid w:val="00F900E9"/>
    <w:rsid w:val="00F9053D"/>
    <w:rsid w:val="00F90AF0"/>
    <w:rsid w:val="00F91B7B"/>
    <w:rsid w:val="00F925B1"/>
    <w:rsid w:val="00F926AE"/>
    <w:rsid w:val="00F92B22"/>
    <w:rsid w:val="00F933A7"/>
    <w:rsid w:val="00F93BEA"/>
    <w:rsid w:val="00F94823"/>
    <w:rsid w:val="00F94B8B"/>
    <w:rsid w:val="00F95088"/>
    <w:rsid w:val="00F9613F"/>
    <w:rsid w:val="00F961D6"/>
    <w:rsid w:val="00F9646A"/>
    <w:rsid w:val="00F9714E"/>
    <w:rsid w:val="00FA0D0E"/>
    <w:rsid w:val="00FA1A5B"/>
    <w:rsid w:val="00FA1E3E"/>
    <w:rsid w:val="00FA2165"/>
    <w:rsid w:val="00FA2491"/>
    <w:rsid w:val="00FA2E14"/>
    <w:rsid w:val="00FA3CA4"/>
    <w:rsid w:val="00FA46B7"/>
    <w:rsid w:val="00FA48E9"/>
    <w:rsid w:val="00FA594B"/>
    <w:rsid w:val="00FA6436"/>
    <w:rsid w:val="00FA6F9B"/>
    <w:rsid w:val="00FB12FE"/>
    <w:rsid w:val="00FB141A"/>
    <w:rsid w:val="00FB2A95"/>
    <w:rsid w:val="00FB2E01"/>
    <w:rsid w:val="00FB309B"/>
    <w:rsid w:val="00FB3805"/>
    <w:rsid w:val="00FB4842"/>
    <w:rsid w:val="00FB48BA"/>
    <w:rsid w:val="00FB5516"/>
    <w:rsid w:val="00FB5746"/>
    <w:rsid w:val="00FB6AFA"/>
    <w:rsid w:val="00FB78F2"/>
    <w:rsid w:val="00FB7A66"/>
    <w:rsid w:val="00FC181A"/>
    <w:rsid w:val="00FC1ECF"/>
    <w:rsid w:val="00FC1F3A"/>
    <w:rsid w:val="00FC2237"/>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EA"/>
    <w:rsid w:val="00FD724B"/>
    <w:rsid w:val="00FE029B"/>
    <w:rsid w:val="00FE05E1"/>
    <w:rsid w:val="00FE0B49"/>
    <w:rsid w:val="00FE23F4"/>
    <w:rsid w:val="00FE2968"/>
    <w:rsid w:val="00FE2C2C"/>
    <w:rsid w:val="00FE2EF6"/>
    <w:rsid w:val="00FE4379"/>
    <w:rsid w:val="00FE499F"/>
    <w:rsid w:val="00FE4AA4"/>
    <w:rsid w:val="00FE4AE8"/>
    <w:rsid w:val="00FE5798"/>
    <w:rsid w:val="00FE5C67"/>
    <w:rsid w:val="00FE5D86"/>
    <w:rsid w:val="00FE5E03"/>
    <w:rsid w:val="00FE667C"/>
    <w:rsid w:val="00FE6A9F"/>
    <w:rsid w:val="00FE6F4D"/>
    <w:rsid w:val="00FE71E6"/>
    <w:rsid w:val="00FE7251"/>
    <w:rsid w:val="00FE768D"/>
    <w:rsid w:val="00FE79E3"/>
    <w:rsid w:val="00FE7F7D"/>
    <w:rsid w:val="00FF029F"/>
    <w:rsid w:val="00FF0639"/>
    <w:rsid w:val="00FF0B15"/>
    <w:rsid w:val="00FF0B33"/>
    <w:rsid w:val="00FF1017"/>
    <w:rsid w:val="00FF2A17"/>
    <w:rsid w:val="00FF2D1C"/>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8"/>
    <w:next w:val="affffc"/>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8"/>
    <w:next w:val="affffc"/>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11.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emf"/><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10.jpeg"/><Relationship Id="rId33" Type="http://schemas.openxmlformats.org/officeDocument/2006/relationships/image" Target="media/image18.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2.emf"/><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emf"/><Relationship Id="rId10" Type="http://schemas.openxmlformats.org/officeDocument/2006/relationships/image" Target="media/image2.png"/><Relationship Id="rId19" Type="http://schemas.openxmlformats.org/officeDocument/2006/relationships/image" Target="media/image4.jpeg"/><Relationship Id="rId31" Type="http://schemas.openxmlformats.org/officeDocument/2006/relationships/image" Target="media/image16.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emf"/><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em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A37772-A80A-4ACA-B491-8038BEE10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0</TotalTime>
  <Pages>12</Pages>
  <Words>1100</Words>
  <Characters>6276</Characters>
  <Application>Microsoft Office Word</Application>
  <DocSecurity>4</DocSecurity>
  <Lines>52</Lines>
  <Paragraphs>14</Paragraphs>
  <ScaleCrop>false</ScaleCrop>
  <HeadingPairs>
    <vt:vector size="2" baseType="variant">
      <vt:variant>
        <vt:lpstr>Название</vt:lpstr>
      </vt:variant>
      <vt:variant>
        <vt:i4>1</vt:i4>
      </vt:variant>
    </vt:vector>
  </HeadingPairs>
  <TitlesOfParts>
    <vt:vector size="1" baseType="lpstr">
      <vt:lpstr>АБК ЛПДС Западный Сургут»</vt:lpstr>
    </vt:vector>
  </TitlesOfParts>
  <Company>SPecialiST RePack</Company>
  <LinksUpToDate>false</LinksUpToDate>
  <CharactersWithSpaces>7362</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АБК ЛПДС Западный Сургут»</dc:title>
  <dc:creator>Староверов</dc:creator>
  <cp:lastModifiedBy>Буйлова Лариса Викторовна</cp:lastModifiedBy>
  <cp:revision>2</cp:revision>
  <cp:lastPrinted>2016-06-07T06:20:00Z</cp:lastPrinted>
  <dcterms:created xsi:type="dcterms:W3CDTF">2017-12-25T11:30:00Z</dcterms:created>
  <dcterms:modified xsi:type="dcterms:W3CDTF">2017-12-25T11:30:00Z</dcterms:modified>
</cp:coreProperties>
</file>